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F6D12" w14:textId="77777777" w:rsidR="00087BF5" w:rsidRDefault="00087BF5">
      <w:pPr>
        <w:rPr>
          <w:rFonts w:ascii="Verdana" w:hAnsi="Verdana"/>
          <w:b/>
          <w:sz w:val="24"/>
          <w:szCs w:val="24"/>
        </w:rPr>
      </w:pPr>
    </w:p>
    <w:p w14:paraId="09C81892" w14:textId="5616835F" w:rsidR="003417F4" w:rsidRPr="00C34936" w:rsidRDefault="001211E6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Standaardformulier </w:t>
      </w:r>
      <w:r w:rsidR="008B277F">
        <w:rPr>
          <w:rFonts w:ascii="Verdana" w:hAnsi="Verdana"/>
          <w:b/>
          <w:sz w:val="24"/>
          <w:szCs w:val="24"/>
        </w:rPr>
        <w:t>D</w:t>
      </w:r>
      <w:r w:rsidR="00BD5FCF">
        <w:rPr>
          <w:rFonts w:ascii="Verdana" w:hAnsi="Verdana"/>
          <w:b/>
          <w:sz w:val="24"/>
          <w:szCs w:val="24"/>
        </w:rPr>
        <w:t xml:space="preserve"> </w:t>
      </w:r>
      <w:r w:rsidR="008B277F" w:rsidRPr="008B277F">
        <w:rPr>
          <w:rFonts w:ascii="Verdana" w:hAnsi="Verdana"/>
          <w:b/>
          <w:sz w:val="24"/>
          <w:szCs w:val="24"/>
        </w:rPr>
        <w:t>Projectorganisatie en continuïteit</w:t>
      </w:r>
    </w:p>
    <w:p w14:paraId="5C634206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66E8C7BB" w14:textId="5908E624" w:rsidR="001979B8" w:rsidRPr="00270151" w:rsidRDefault="005A1096" w:rsidP="001979B8">
      <w:pPr>
        <w:pStyle w:val="Geenafstand"/>
        <w:rPr>
          <w:rFonts w:ascii="Verdana" w:hAnsi="Verdana"/>
          <w:sz w:val="18"/>
          <w:szCs w:val="18"/>
        </w:rPr>
      </w:pPr>
      <w:r w:rsidRPr="00D1150C">
        <w:rPr>
          <w:rFonts w:ascii="Verdana" w:hAnsi="Verdana"/>
          <w:sz w:val="18"/>
          <w:szCs w:val="18"/>
        </w:rPr>
        <w:t xml:space="preserve">Europese aanbesteding Installatieadviseur </w:t>
      </w:r>
      <w:r w:rsidRPr="00A73FC1">
        <w:rPr>
          <w:rFonts w:ascii="Verdana" w:hAnsi="Verdana"/>
          <w:sz w:val="18"/>
          <w:szCs w:val="18"/>
        </w:rPr>
        <w:t xml:space="preserve">W en voor installatieadviseur E </w:t>
      </w:r>
      <w:r w:rsidR="008B277F" w:rsidRPr="008B277F">
        <w:rPr>
          <w:rFonts w:ascii="Verdana" w:hAnsi="Verdana"/>
          <w:sz w:val="18"/>
          <w:szCs w:val="18"/>
        </w:rPr>
        <w:t>Gemeentewerf Amstelveen</w:t>
      </w:r>
      <w:r w:rsidR="00703187">
        <w:rPr>
          <w:rFonts w:ascii="Verdana" w:hAnsi="Verdana"/>
          <w:sz w:val="18"/>
          <w:szCs w:val="18"/>
        </w:rPr>
        <w:t xml:space="preserve"> </w:t>
      </w:r>
    </w:p>
    <w:p w14:paraId="0B432BD3" w14:textId="7A125B07" w:rsidR="001979B8" w:rsidRPr="00BD5FCF" w:rsidRDefault="001979B8" w:rsidP="001979B8">
      <w:pPr>
        <w:pStyle w:val="Geenafstand"/>
        <w:rPr>
          <w:rFonts w:ascii="Verdana" w:hAnsi="Verdana"/>
          <w:b/>
          <w:sz w:val="18"/>
          <w:szCs w:val="18"/>
        </w:rPr>
      </w:pPr>
      <w:r w:rsidRPr="00BD5FCF">
        <w:rPr>
          <w:rFonts w:ascii="Verdana" w:hAnsi="Verdana"/>
          <w:sz w:val="18"/>
          <w:szCs w:val="18"/>
        </w:rPr>
        <w:t xml:space="preserve">I&amp;A-nummer: </w:t>
      </w:r>
      <w:r w:rsidR="00745C29">
        <w:rPr>
          <w:rFonts w:ascii="Verdana" w:hAnsi="Verdana"/>
          <w:sz w:val="18"/>
          <w:szCs w:val="18"/>
        </w:rPr>
        <w:t>2026_0093</w:t>
      </w:r>
    </w:p>
    <w:p w14:paraId="3818D25E" w14:textId="77777777" w:rsidR="00BF4701" w:rsidRDefault="00BF4701" w:rsidP="00BF4701">
      <w:pPr>
        <w:pStyle w:val="Geenafstand"/>
        <w:rPr>
          <w:rFonts w:ascii="Verdana" w:hAnsi="Verdana"/>
          <w:b/>
          <w:bCs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BF4701" w14:paraId="177F4941" w14:textId="77777777" w:rsidTr="008B1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85400F6" w14:textId="57E70311" w:rsidR="00BF4701" w:rsidRPr="002B0247" w:rsidRDefault="00BF4701" w:rsidP="008B1C06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BF4701">
              <w:rPr>
                <w:rFonts w:ascii="Verdana" w:hAnsi="Verdana"/>
                <w:bCs w:val="0"/>
                <w:sz w:val="18"/>
                <w:szCs w:val="18"/>
              </w:rPr>
              <w:t>Perceel:</w:t>
            </w:r>
            <w:r w:rsidRPr="002B0247">
              <w:rPr>
                <w:rFonts w:ascii="Verdana" w:hAnsi="Verdana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5097" w:type="dxa"/>
          </w:tcPr>
          <w:p w14:paraId="09B59E1C" w14:textId="5526765A" w:rsidR="00BF4701" w:rsidRPr="002B0247" w:rsidRDefault="00BF4701" w:rsidP="008B1C0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  <w:r w:rsidRPr="002B0247"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>&lt;</w:t>
            </w:r>
            <w:proofErr w:type="gramStart"/>
            <w:r w:rsidR="009C3FA7"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>markeer</w:t>
            </w:r>
            <w:proofErr w:type="gramEnd"/>
            <w:r w:rsidR="009C3FA7"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 xml:space="preserve"> met een x</w:t>
            </w:r>
            <w:r w:rsidRPr="002B0247"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>&gt;</w:t>
            </w:r>
          </w:p>
        </w:tc>
      </w:tr>
      <w:tr w:rsidR="00BF4701" w14:paraId="17612663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7907464" w14:textId="77777777" w:rsidR="009C3FA7" w:rsidRDefault="00BF4701" w:rsidP="008B1C06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BF4701">
              <w:rPr>
                <w:rFonts w:ascii="Verdana" w:hAnsi="Verdana"/>
                <w:sz w:val="18"/>
                <w:szCs w:val="18"/>
              </w:rPr>
              <w:t xml:space="preserve">Perceel 1 </w:t>
            </w:r>
            <w:r w:rsidRPr="00BF4701">
              <w:rPr>
                <w:rFonts w:ascii="Verdana" w:hAnsi="Verdana" w:cs="Arial"/>
                <w:sz w:val="18"/>
                <w:szCs w:val="18"/>
              </w:rPr>
              <w:t>–</w:t>
            </w:r>
            <w:r w:rsidRPr="00BF4701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29AD43B6" w14:textId="3F9739C8" w:rsidR="00BF4701" w:rsidRPr="005E140A" w:rsidRDefault="00BF4701" w:rsidP="008B1C06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BF4701">
              <w:rPr>
                <w:rFonts w:ascii="Verdana" w:hAnsi="Verdana"/>
                <w:sz w:val="18"/>
                <w:szCs w:val="18"/>
              </w:rPr>
              <w:t>Werktuigbouwkundige installaties (W)</w:t>
            </w:r>
          </w:p>
        </w:tc>
        <w:tc>
          <w:tcPr>
            <w:tcW w:w="5097" w:type="dxa"/>
          </w:tcPr>
          <w:p w14:paraId="0A55EF6B" w14:textId="556DAEBE" w:rsidR="00BF4701" w:rsidRDefault="00BF470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1DCE88C1" w14:textId="77777777" w:rsidR="00BF4701" w:rsidRPr="002B0247" w:rsidRDefault="00BF4701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BF4701" w14:paraId="7F952A36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4F53878" w14:textId="77777777" w:rsidR="009C3FA7" w:rsidRDefault="00BF4701" w:rsidP="008B1C06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BF4701">
              <w:rPr>
                <w:rFonts w:ascii="Verdana" w:hAnsi="Verdana"/>
                <w:bCs w:val="0"/>
                <w:sz w:val="18"/>
                <w:szCs w:val="18"/>
              </w:rPr>
              <w:t xml:space="preserve">Perceel 2 – </w:t>
            </w:r>
          </w:p>
          <w:p w14:paraId="050A6861" w14:textId="6BCDE5C9" w:rsidR="00BF4701" w:rsidRPr="009547D7" w:rsidRDefault="00BF4701" w:rsidP="008B1C06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BF4701">
              <w:rPr>
                <w:rFonts w:ascii="Verdana" w:hAnsi="Verdana"/>
                <w:bCs w:val="0"/>
                <w:sz w:val="18"/>
                <w:szCs w:val="18"/>
              </w:rPr>
              <w:t>Elektrotechnische installaties (E)</w:t>
            </w:r>
          </w:p>
        </w:tc>
        <w:tc>
          <w:tcPr>
            <w:tcW w:w="5097" w:type="dxa"/>
          </w:tcPr>
          <w:p w14:paraId="39FA1CE3" w14:textId="6AAD62C3" w:rsidR="00BF4701" w:rsidRDefault="00BF4701" w:rsidP="00C9586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B3306B5" w14:textId="77777777" w:rsidR="00BF4701" w:rsidRPr="002B0247" w:rsidRDefault="00BF4701" w:rsidP="008B1C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00EB05DA" w14:textId="77777777" w:rsidR="00BF4701" w:rsidRDefault="00BF4701" w:rsidP="00BF4701">
      <w:pPr>
        <w:pStyle w:val="Geenafstand"/>
        <w:rPr>
          <w:rFonts w:ascii="Verdana" w:hAnsi="Verdana"/>
          <w:b/>
          <w:bCs/>
          <w:sz w:val="18"/>
          <w:szCs w:val="18"/>
        </w:rPr>
      </w:pPr>
    </w:p>
    <w:p w14:paraId="3F46244E" w14:textId="77777777" w:rsidR="00E10941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DE1984">
        <w:rPr>
          <w:rFonts w:ascii="Verdana" w:hAnsi="Verdana"/>
          <w:b/>
          <w:sz w:val="18"/>
          <w:szCs w:val="18"/>
        </w:rPr>
        <w:t xml:space="preserve"> deze bijlage </w:t>
      </w:r>
      <w:r w:rsidR="00DC4956">
        <w:rPr>
          <w:rFonts w:ascii="Verdana" w:hAnsi="Verdana"/>
          <w:b/>
          <w:sz w:val="18"/>
          <w:szCs w:val="18"/>
        </w:rPr>
        <w:t>in overeenstemming met de offerteaanvraag</w:t>
      </w:r>
      <w:r w:rsidR="004041A3">
        <w:rPr>
          <w:rFonts w:ascii="Verdana" w:hAnsi="Verdana"/>
          <w:b/>
          <w:sz w:val="18"/>
          <w:szCs w:val="18"/>
        </w:rPr>
        <w:t xml:space="preserve">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BD5FCF">
        <w:rPr>
          <w:rFonts w:ascii="Verdana" w:hAnsi="Verdana"/>
          <w:b/>
          <w:sz w:val="18"/>
          <w:szCs w:val="18"/>
        </w:rPr>
        <w:t xml:space="preserve"> bij </w:t>
      </w:r>
      <w:r w:rsidR="00DC4956">
        <w:rPr>
          <w:rFonts w:ascii="Verdana" w:hAnsi="Verdana"/>
          <w:b/>
          <w:sz w:val="18"/>
          <w:szCs w:val="18"/>
        </w:rPr>
        <w:t>i</w:t>
      </w:r>
      <w:r w:rsidR="004041A3">
        <w:rPr>
          <w:rFonts w:ascii="Verdana" w:hAnsi="Verdana"/>
          <w:b/>
          <w:sz w:val="18"/>
          <w:szCs w:val="18"/>
        </w:rPr>
        <w:t>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00EBAB84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2A791E" w14:paraId="34814A30" w14:textId="77777777" w:rsidTr="003926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C1F9EFF" w14:textId="09229B08" w:rsidR="002A791E" w:rsidRPr="002B0247" w:rsidRDefault="000D1AEE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Cs w:val="0"/>
                <w:sz w:val="18"/>
                <w:szCs w:val="18"/>
              </w:rPr>
              <w:t xml:space="preserve">1. </w:t>
            </w:r>
            <w:r w:rsidR="00D6257C" w:rsidRPr="00D6257C">
              <w:rPr>
                <w:rFonts w:ascii="Verdana" w:hAnsi="Verdana"/>
                <w:bCs w:val="0"/>
                <w:sz w:val="18"/>
                <w:szCs w:val="18"/>
              </w:rPr>
              <w:t>Gegevens gegadigde</w:t>
            </w:r>
            <w:r w:rsidR="002A791E" w:rsidRPr="002B0247">
              <w:rPr>
                <w:rFonts w:ascii="Verdana" w:hAnsi="Verdana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5097" w:type="dxa"/>
          </w:tcPr>
          <w:p w14:paraId="142397C0" w14:textId="0576DF85" w:rsidR="002A791E" w:rsidRPr="002B0247" w:rsidRDefault="002A79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</w:p>
        </w:tc>
      </w:tr>
      <w:tr w:rsidR="00803CC4" w14:paraId="6E28CD3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F07D812" w14:textId="77777777" w:rsidR="005E140A" w:rsidRDefault="00803CC4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Naam organisatie </w:t>
            </w:r>
          </w:p>
          <w:p w14:paraId="4AF91310" w14:textId="165C99CF" w:rsidR="00803CC4" w:rsidRPr="005E140A" w:rsidRDefault="00803CC4">
            <w:pPr>
              <w:rPr>
                <w:rFonts w:ascii="Verdana" w:hAnsi="Verdana"/>
                <w:b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505D3590" w14:textId="77777777" w:rsidR="0025483E" w:rsidRPr="002B0247" w:rsidRDefault="0025483E" w:rsidP="0025483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22DCAC9B" w14:textId="77777777" w:rsidR="00803CC4" w:rsidRDefault="00803CC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06D6813E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4CE23F01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B034155" w14:textId="6A694552" w:rsidR="002A791E" w:rsidRPr="009547D7" w:rsidRDefault="007606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Contactpersoon </w:t>
            </w:r>
          </w:p>
        </w:tc>
        <w:tc>
          <w:tcPr>
            <w:tcW w:w="5097" w:type="dxa"/>
          </w:tcPr>
          <w:p w14:paraId="06EE1C58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77C213DD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6B80F274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2643947F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E97F4BD" w14:textId="63955DD6" w:rsidR="002A791E" w:rsidRPr="009547D7" w:rsidRDefault="00E82DDA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Telefoonnummer </w:t>
            </w:r>
          </w:p>
        </w:tc>
        <w:tc>
          <w:tcPr>
            <w:tcW w:w="5097" w:type="dxa"/>
          </w:tcPr>
          <w:p w14:paraId="4694B54D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1FC1F1E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50429B10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74084" w14:paraId="52540C5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9A4A442" w14:textId="743DCF07" w:rsidR="00D74084" w:rsidRPr="009547D7" w:rsidRDefault="00D7408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Emailadres </w:t>
            </w:r>
          </w:p>
        </w:tc>
        <w:tc>
          <w:tcPr>
            <w:tcW w:w="5097" w:type="dxa"/>
          </w:tcPr>
          <w:p w14:paraId="0C3E1C78" w14:textId="77777777" w:rsidR="00D74084" w:rsidRPr="002B0247" w:rsidRDefault="00D74084" w:rsidP="00D7408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5D6ECAD" w14:textId="77777777" w:rsidR="00D74084" w:rsidRDefault="00D7408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614294D1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111B4499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D693299" w14:textId="77777777" w:rsidR="002A791E" w:rsidRPr="009547D7" w:rsidRDefault="00392685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Uitvoeringsperiode referentieproject</w:t>
            </w:r>
          </w:p>
        </w:tc>
        <w:tc>
          <w:tcPr>
            <w:tcW w:w="5097" w:type="dxa"/>
          </w:tcPr>
          <w:p w14:paraId="3C4167D5" w14:textId="5C98F109" w:rsidR="002A791E" w:rsidRDefault="00330CEC" w:rsidP="00C9586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3439310B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1DB4F160" w14:textId="77777777" w:rsidR="002F6626" w:rsidRDefault="002F6626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2F6626" w14:paraId="2225558D" w14:textId="77777777" w:rsidTr="008B1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A5DCC5A" w14:textId="01E63608" w:rsidR="002F6626" w:rsidRPr="002B0247" w:rsidRDefault="000D1AEE" w:rsidP="008B1C06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Cs w:val="0"/>
                <w:sz w:val="18"/>
                <w:szCs w:val="18"/>
              </w:rPr>
              <w:t xml:space="preserve">2. </w:t>
            </w:r>
            <w:r w:rsidR="002F6626" w:rsidRPr="002F6626">
              <w:rPr>
                <w:rFonts w:ascii="Verdana" w:hAnsi="Verdana"/>
                <w:bCs w:val="0"/>
                <w:sz w:val="18"/>
                <w:szCs w:val="18"/>
              </w:rPr>
              <w:t>Projectorganisatie</w:t>
            </w:r>
            <w:r w:rsidR="002F6626" w:rsidRPr="002B0247">
              <w:rPr>
                <w:rFonts w:ascii="Verdana" w:hAnsi="Verdana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5097" w:type="dxa"/>
          </w:tcPr>
          <w:p w14:paraId="3B75680C" w14:textId="4AA88180" w:rsidR="002F6626" w:rsidRPr="002B0247" w:rsidRDefault="000F6274" w:rsidP="005F55D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  <w:r w:rsidRPr="000F6274">
              <w:rPr>
                <w:rFonts w:ascii="Verdana" w:hAnsi="Verdana"/>
                <w:b w:val="0"/>
                <w:i/>
                <w:iCs/>
                <w:sz w:val="18"/>
                <w:szCs w:val="18"/>
              </w:rPr>
              <w:t>Beschrijf kort de projectorganisatie die voor deze opdracht wordt ingezet.</w:t>
            </w:r>
          </w:p>
        </w:tc>
      </w:tr>
      <w:tr w:rsidR="000F6274" w14:paraId="21D84869" w14:textId="77777777" w:rsidTr="00B907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7" w:type="dxa"/>
            <w:gridSpan w:val="2"/>
          </w:tcPr>
          <w:p w14:paraId="176A6373" w14:textId="77777777" w:rsidR="000F6274" w:rsidRDefault="000F6274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56AC0843" w14:textId="77777777" w:rsidR="000F6274" w:rsidRDefault="000F6274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47737E37" w14:textId="77777777" w:rsidR="00C95866" w:rsidRDefault="00C95866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73CE0921" w14:textId="77777777" w:rsidR="00C95866" w:rsidRDefault="00C95866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607BA3C4" w14:textId="77777777" w:rsidR="000F6274" w:rsidRDefault="000F6274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68278F69" w14:textId="77777777" w:rsidR="000F6274" w:rsidRDefault="000F6274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60D36305" w14:textId="77777777" w:rsidR="000F6274" w:rsidRDefault="000F6274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452E7200" w14:textId="77777777" w:rsidR="000F6274" w:rsidRPr="002B0247" w:rsidRDefault="000F6274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35E2016F" w14:textId="77777777" w:rsidR="002F6626" w:rsidRDefault="002F6626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596"/>
        <w:gridCol w:w="1302"/>
        <w:gridCol w:w="1897"/>
        <w:gridCol w:w="1898"/>
      </w:tblGrid>
      <w:tr w:rsidR="000A67C5" w14:paraId="711FC99B" w14:textId="77777777" w:rsidTr="008B1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gridSpan w:val="3"/>
          </w:tcPr>
          <w:p w14:paraId="60DDE9EF" w14:textId="77777777" w:rsidR="000A67C5" w:rsidRPr="002B0247" w:rsidRDefault="000A67C5" w:rsidP="008B1C06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Cs w:val="0"/>
                <w:sz w:val="18"/>
                <w:szCs w:val="18"/>
              </w:rPr>
              <w:t xml:space="preserve">3. </w:t>
            </w:r>
            <w:r w:rsidRPr="0098705E">
              <w:rPr>
                <w:rFonts w:ascii="Verdana" w:hAnsi="Verdana"/>
                <w:bCs w:val="0"/>
                <w:sz w:val="18"/>
                <w:szCs w:val="18"/>
              </w:rPr>
              <w:t>Kernrollen</w:t>
            </w:r>
            <w:r w:rsidRPr="002B0247">
              <w:rPr>
                <w:rFonts w:ascii="Verdana" w:hAnsi="Verdana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5097" w:type="dxa"/>
            <w:gridSpan w:val="3"/>
          </w:tcPr>
          <w:p w14:paraId="3C645BBA" w14:textId="77777777" w:rsidR="000A67C5" w:rsidRPr="005F55D9" w:rsidRDefault="000A67C5" w:rsidP="008B1C0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</w:pPr>
            <w:r w:rsidRPr="005F55D9"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>Vul onderstaande tabel in</w:t>
            </w:r>
          </w:p>
        </w:tc>
      </w:tr>
      <w:tr w:rsidR="000A67C5" w14:paraId="1729EBEA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7" w:type="dxa"/>
          </w:tcPr>
          <w:p w14:paraId="6B8633BF" w14:textId="77777777" w:rsidR="000A67C5" w:rsidRDefault="000A67C5" w:rsidP="008B1C06">
            <w:pPr>
              <w:rPr>
                <w:rFonts w:ascii="Verdana" w:hAnsi="Verdana"/>
                <w:bCs w:val="0"/>
                <w:sz w:val="18"/>
                <w:szCs w:val="18"/>
              </w:rPr>
            </w:pPr>
            <w:proofErr w:type="spellStart"/>
            <w:r w:rsidRPr="00815A47">
              <w:rPr>
                <w:rFonts w:ascii="Verdana" w:hAnsi="Verdana"/>
                <w:bCs w:val="0"/>
                <w:sz w:val="18"/>
                <w:szCs w:val="18"/>
              </w:rPr>
              <w:t>Kernrol</w:t>
            </w:r>
            <w:proofErr w:type="spellEnd"/>
          </w:p>
        </w:tc>
        <w:tc>
          <w:tcPr>
            <w:tcW w:w="1897" w:type="dxa"/>
          </w:tcPr>
          <w:p w14:paraId="167C0AB8" w14:textId="77777777" w:rsidR="000A67C5" w:rsidRPr="00FC3E92" w:rsidRDefault="000A67C5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C3E92">
              <w:rPr>
                <w:rFonts w:ascii="Verdana" w:hAnsi="Verdana"/>
                <w:b/>
                <w:bCs/>
                <w:sz w:val="18"/>
                <w:szCs w:val="18"/>
              </w:rPr>
              <w:t>Naam medewerker</w:t>
            </w:r>
          </w:p>
        </w:tc>
        <w:tc>
          <w:tcPr>
            <w:tcW w:w="1898" w:type="dxa"/>
            <w:gridSpan w:val="2"/>
          </w:tcPr>
          <w:p w14:paraId="2FB3F0B6" w14:textId="77777777" w:rsidR="000A67C5" w:rsidRDefault="000A67C5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  <w:highlight w:val="lightGray"/>
              </w:rPr>
            </w:pPr>
            <w:r w:rsidRPr="00815A47">
              <w:rPr>
                <w:rFonts w:ascii="Verdana" w:hAnsi="Verdana"/>
                <w:b/>
                <w:bCs/>
                <w:sz w:val="18"/>
                <w:szCs w:val="18"/>
              </w:rPr>
              <w:t>Functie</w:t>
            </w:r>
          </w:p>
        </w:tc>
        <w:tc>
          <w:tcPr>
            <w:tcW w:w="1897" w:type="dxa"/>
          </w:tcPr>
          <w:p w14:paraId="252654FA" w14:textId="77777777" w:rsidR="000A67C5" w:rsidRPr="002B0247" w:rsidRDefault="000A67C5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  <w:highlight w:val="lightGray"/>
              </w:rPr>
            </w:pPr>
            <w:r w:rsidRPr="00815A47">
              <w:rPr>
                <w:rFonts w:ascii="Verdana" w:hAnsi="Verdana"/>
                <w:b/>
                <w:bCs/>
                <w:sz w:val="18"/>
                <w:szCs w:val="18"/>
              </w:rPr>
              <w:t>Jaren ervaring</w:t>
            </w:r>
          </w:p>
        </w:tc>
        <w:tc>
          <w:tcPr>
            <w:tcW w:w="1898" w:type="dxa"/>
          </w:tcPr>
          <w:p w14:paraId="4A96D303" w14:textId="77777777" w:rsidR="000A67C5" w:rsidRPr="00FC3E92" w:rsidRDefault="000A67C5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  <w:highlight w:val="lightGray"/>
              </w:rPr>
            </w:pPr>
            <w:r w:rsidRPr="00FC3E92">
              <w:rPr>
                <w:rFonts w:ascii="Verdana" w:hAnsi="Verdana"/>
                <w:b/>
                <w:bCs/>
                <w:sz w:val="18"/>
                <w:szCs w:val="18"/>
              </w:rPr>
              <w:t>Beschikbaarheid (%)</w:t>
            </w:r>
          </w:p>
        </w:tc>
      </w:tr>
      <w:tr w:rsidR="00BA6010" w14:paraId="7616E9F5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7" w:type="dxa"/>
          </w:tcPr>
          <w:p w14:paraId="3E4C30F9" w14:textId="77777777" w:rsidR="00BA6010" w:rsidRPr="00C95866" w:rsidRDefault="00BA6010" w:rsidP="00BA6010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C95866">
              <w:rPr>
                <w:rFonts w:ascii="Verdana" w:hAnsi="Verdana"/>
                <w:b w:val="0"/>
                <w:bCs w:val="0"/>
                <w:sz w:val="18"/>
                <w:szCs w:val="18"/>
              </w:rPr>
              <w:t>Senior projectmanager</w:t>
            </w:r>
          </w:p>
        </w:tc>
        <w:tc>
          <w:tcPr>
            <w:tcW w:w="1897" w:type="dxa"/>
          </w:tcPr>
          <w:p w14:paraId="0BFF8672" w14:textId="1FBA171C" w:rsidR="00BA6010" w:rsidRPr="00815A47" w:rsidRDefault="00BA6010" w:rsidP="00BA601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423F24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1898" w:type="dxa"/>
            <w:gridSpan w:val="2"/>
          </w:tcPr>
          <w:p w14:paraId="64D5698D" w14:textId="780D708E" w:rsidR="00BA6010" w:rsidRPr="00815A47" w:rsidRDefault="00BA6010" w:rsidP="00BA601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23F24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1897" w:type="dxa"/>
          </w:tcPr>
          <w:p w14:paraId="6A3F3185" w14:textId="2EDBC0D1" w:rsidR="00BA6010" w:rsidRPr="00815A47" w:rsidRDefault="00BA6010" w:rsidP="00BA601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23F24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1898" w:type="dxa"/>
          </w:tcPr>
          <w:p w14:paraId="155B995B" w14:textId="68FCB0B6" w:rsidR="00BA6010" w:rsidRPr="00CF7DB8" w:rsidRDefault="00BA6010" w:rsidP="00BA601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423F24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</w:tr>
      <w:tr w:rsidR="00BA6010" w14:paraId="4B896CC0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7" w:type="dxa"/>
          </w:tcPr>
          <w:p w14:paraId="681A5B28" w14:textId="77777777" w:rsidR="00BA6010" w:rsidRPr="00C95866" w:rsidRDefault="00BA6010" w:rsidP="00BA6010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C95866">
              <w:rPr>
                <w:rFonts w:ascii="Verdana" w:hAnsi="Verdana"/>
                <w:b w:val="0"/>
                <w:bCs w:val="0"/>
                <w:sz w:val="18"/>
                <w:szCs w:val="18"/>
              </w:rPr>
              <w:t>Technisch adviseur 1</w:t>
            </w:r>
          </w:p>
        </w:tc>
        <w:tc>
          <w:tcPr>
            <w:tcW w:w="1897" w:type="dxa"/>
          </w:tcPr>
          <w:p w14:paraId="5627F0CF" w14:textId="41155ED8" w:rsidR="00BA6010" w:rsidRPr="00815A47" w:rsidRDefault="00BA6010" w:rsidP="00BA601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423F24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1898" w:type="dxa"/>
            <w:gridSpan w:val="2"/>
          </w:tcPr>
          <w:p w14:paraId="554E28E3" w14:textId="36A3E9ED" w:rsidR="00BA6010" w:rsidRPr="00815A47" w:rsidRDefault="00BA6010" w:rsidP="00BA601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23F24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1897" w:type="dxa"/>
          </w:tcPr>
          <w:p w14:paraId="328377B0" w14:textId="3F80DDD4" w:rsidR="00BA6010" w:rsidRPr="00815A47" w:rsidRDefault="00BA6010" w:rsidP="00BA601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23F24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1898" w:type="dxa"/>
          </w:tcPr>
          <w:p w14:paraId="78937200" w14:textId="41142B3B" w:rsidR="00BA6010" w:rsidRPr="00CF7DB8" w:rsidRDefault="00BA6010" w:rsidP="00BA601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423F24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</w:tr>
      <w:tr w:rsidR="00BA6010" w14:paraId="5EFAF060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7" w:type="dxa"/>
          </w:tcPr>
          <w:p w14:paraId="721DDA3D" w14:textId="77777777" w:rsidR="00BA6010" w:rsidRPr="00C95866" w:rsidRDefault="00BA6010" w:rsidP="00BA6010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C95866">
              <w:rPr>
                <w:rFonts w:ascii="Verdana" w:hAnsi="Verdana"/>
                <w:b w:val="0"/>
                <w:bCs w:val="0"/>
                <w:sz w:val="18"/>
                <w:szCs w:val="18"/>
              </w:rPr>
              <w:t>Technisch adviseur 2</w:t>
            </w:r>
          </w:p>
        </w:tc>
        <w:tc>
          <w:tcPr>
            <w:tcW w:w="1897" w:type="dxa"/>
          </w:tcPr>
          <w:p w14:paraId="7E4A43DA" w14:textId="6BE45DDB" w:rsidR="00BA6010" w:rsidRPr="00815A47" w:rsidRDefault="00BA6010" w:rsidP="00BA601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423F24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1898" w:type="dxa"/>
            <w:gridSpan w:val="2"/>
          </w:tcPr>
          <w:p w14:paraId="0219FF68" w14:textId="49520A21" w:rsidR="00BA6010" w:rsidRPr="00815A47" w:rsidRDefault="00BA6010" w:rsidP="00BA601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23F24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1897" w:type="dxa"/>
          </w:tcPr>
          <w:p w14:paraId="3A67D9FA" w14:textId="4DCAE7EE" w:rsidR="00BA6010" w:rsidRPr="00815A47" w:rsidRDefault="00BA6010" w:rsidP="00BA601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23F24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1898" w:type="dxa"/>
          </w:tcPr>
          <w:p w14:paraId="3D221135" w14:textId="3DCB4C9A" w:rsidR="00BA6010" w:rsidRPr="00CF7DB8" w:rsidRDefault="00BA6010" w:rsidP="00BA601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423F24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</w:tr>
      <w:tr w:rsidR="00BA6010" w14:paraId="5B0772AE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7" w:type="dxa"/>
          </w:tcPr>
          <w:p w14:paraId="5BE46FB6" w14:textId="77777777" w:rsidR="00BA6010" w:rsidRPr="00C95866" w:rsidRDefault="00BA6010" w:rsidP="00BA6010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C95866">
              <w:rPr>
                <w:rFonts w:ascii="Verdana" w:hAnsi="Verdana"/>
                <w:b w:val="0"/>
                <w:bCs w:val="0"/>
                <w:sz w:val="18"/>
                <w:szCs w:val="18"/>
              </w:rPr>
              <w:t>BIM-modelleur</w:t>
            </w:r>
          </w:p>
        </w:tc>
        <w:tc>
          <w:tcPr>
            <w:tcW w:w="1897" w:type="dxa"/>
          </w:tcPr>
          <w:p w14:paraId="659E74FA" w14:textId="32F18F26" w:rsidR="00BA6010" w:rsidRPr="00815A47" w:rsidRDefault="00BA6010" w:rsidP="00BA601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423F24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1898" w:type="dxa"/>
            <w:gridSpan w:val="2"/>
          </w:tcPr>
          <w:p w14:paraId="0AFA8F30" w14:textId="6B5B7671" w:rsidR="00BA6010" w:rsidRPr="00815A47" w:rsidRDefault="00BA6010" w:rsidP="00BA601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23F24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1897" w:type="dxa"/>
          </w:tcPr>
          <w:p w14:paraId="4953DB49" w14:textId="7C306E19" w:rsidR="00BA6010" w:rsidRPr="00815A47" w:rsidRDefault="00BA6010" w:rsidP="00BA601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23F24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1898" w:type="dxa"/>
          </w:tcPr>
          <w:p w14:paraId="311057DC" w14:textId="3B468570" w:rsidR="00BA6010" w:rsidRPr="00CF7DB8" w:rsidRDefault="00BA6010" w:rsidP="00BA601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423F24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</w:tr>
    </w:tbl>
    <w:p w14:paraId="502E23FC" w14:textId="77777777" w:rsidR="00151EB0" w:rsidRDefault="00151EB0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8A3D60" w14:paraId="2090E338" w14:textId="77777777" w:rsidTr="008B1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1B8A5AB" w14:textId="4BAF03EB" w:rsidR="008A3D60" w:rsidRPr="002B0247" w:rsidRDefault="008A3D60" w:rsidP="008A3D60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Cs w:val="0"/>
                <w:sz w:val="18"/>
                <w:szCs w:val="18"/>
              </w:rPr>
              <w:t xml:space="preserve">4. </w:t>
            </w:r>
            <w:r w:rsidR="00BE7A12" w:rsidRPr="00BE7A12">
              <w:rPr>
                <w:rFonts w:ascii="Verdana" w:hAnsi="Verdana"/>
                <w:bCs w:val="0"/>
                <w:sz w:val="18"/>
                <w:szCs w:val="18"/>
              </w:rPr>
              <w:t>Beschikbaarheid, capaciteit en inzetbaarheid</w:t>
            </w:r>
          </w:p>
        </w:tc>
        <w:tc>
          <w:tcPr>
            <w:tcW w:w="5097" w:type="dxa"/>
          </w:tcPr>
          <w:p w14:paraId="3F870CDE" w14:textId="77777777" w:rsidR="008A3D60" w:rsidRPr="008E11C4" w:rsidRDefault="008A3D60" w:rsidP="008A3D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</w:pPr>
            <w:r w:rsidRPr="008E11C4"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>Beschrijf op welke wijze de voorgestelde kernrollen gedurende de opdracht beschikbaar blijven voor het project.</w:t>
            </w:r>
          </w:p>
          <w:p w14:paraId="13B84DE4" w14:textId="3B056D3A" w:rsidR="008A3D60" w:rsidRPr="002B0247" w:rsidRDefault="008A3D60" w:rsidP="008A3D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  <w:r w:rsidRPr="008E11C4"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>Ga hierbij in op:</w:t>
            </w:r>
            <w:r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 xml:space="preserve"> </w:t>
            </w:r>
            <w:r w:rsidRPr="008E11C4"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>capacitei</w:t>
            </w:r>
            <w:r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 xml:space="preserve">t, </w:t>
            </w:r>
            <w:r w:rsidRPr="008E11C4"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>interne prioritering</w:t>
            </w:r>
            <w:r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 xml:space="preserve">, </w:t>
            </w:r>
            <w:r w:rsidRPr="008E11C4"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>borging van inzet gedurende ontwerp- en uitvoeringsfase.</w:t>
            </w:r>
          </w:p>
        </w:tc>
      </w:tr>
      <w:tr w:rsidR="008A3D60" w14:paraId="3053F280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7" w:type="dxa"/>
            <w:gridSpan w:val="2"/>
          </w:tcPr>
          <w:p w14:paraId="3658C324" w14:textId="77777777" w:rsidR="00BA6010" w:rsidRPr="00BA6010" w:rsidRDefault="00BA6010" w:rsidP="00BA601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BA6010"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  <w:t>&lt;…&gt;</w:t>
            </w:r>
          </w:p>
          <w:p w14:paraId="7D6FF3BA" w14:textId="77777777" w:rsidR="008A3D60" w:rsidRPr="00BA6010" w:rsidRDefault="008A3D60" w:rsidP="008A3D6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4AE6305D" w14:textId="77777777" w:rsidR="008A3D60" w:rsidRPr="00BA6010" w:rsidRDefault="008A3D60" w:rsidP="008A3D6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7BDA3B1F" w14:textId="77777777" w:rsidR="008A3D60" w:rsidRPr="00BA6010" w:rsidRDefault="008A3D60" w:rsidP="008A3D6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7E1AFE35" w14:textId="77777777" w:rsidR="008A3D60" w:rsidRPr="00BA6010" w:rsidRDefault="008A3D60" w:rsidP="008A3D6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6C973176" w14:textId="77777777" w:rsidR="008A3D60" w:rsidRPr="00BA6010" w:rsidRDefault="008A3D60" w:rsidP="008A3D6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7F515F98" w14:textId="77777777" w:rsidR="008A3D60" w:rsidRPr="00BA6010" w:rsidRDefault="008A3D60" w:rsidP="008A3D6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6FCD416D" w14:textId="77777777" w:rsidR="008A3D60" w:rsidRPr="002B0247" w:rsidRDefault="008A3D60" w:rsidP="008A3D6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BE7A12" w14:paraId="0B6D014C" w14:textId="77777777" w:rsidTr="001177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3DAEC8C" w14:textId="42AC3FB3" w:rsidR="00BE7A12" w:rsidRPr="002B0247" w:rsidRDefault="00BE7A12" w:rsidP="001177A5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Cs w:val="0"/>
                <w:sz w:val="18"/>
                <w:szCs w:val="18"/>
              </w:rPr>
              <w:t xml:space="preserve">4a. </w:t>
            </w:r>
            <w:r w:rsidRPr="00BE7A12">
              <w:rPr>
                <w:rFonts w:ascii="Verdana" w:hAnsi="Verdana"/>
                <w:bCs w:val="0"/>
                <w:sz w:val="18"/>
                <w:szCs w:val="18"/>
              </w:rPr>
              <w:t>Samenwerking</w:t>
            </w:r>
          </w:p>
        </w:tc>
        <w:tc>
          <w:tcPr>
            <w:tcW w:w="5097" w:type="dxa"/>
          </w:tcPr>
          <w:p w14:paraId="06F1F5BD" w14:textId="4123A9E6" w:rsidR="00BE7A12" w:rsidRPr="002B0247" w:rsidRDefault="00BE7A12" w:rsidP="001177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/>
                <w:i/>
                <w:iCs/>
                <w:sz w:val="18"/>
                <w:szCs w:val="18"/>
              </w:rPr>
            </w:pPr>
            <w:r w:rsidRPr="00BE7A12">
              <w:rPr>
                <w:rFonts w:ascii="Verdana" w:hAnsi="Verdana"/>
                <w:i/>
                <w:iCs/>
                <w:sz w:val="18"/>
                <w:szCs w:val="18"/>
              </w:rPr>
              <w:t>Beschrijf de wijze waarop wordt samengewerkt binnen multidisciplinaire ontwerpteams en met een ambtelijke opdrachtgever. Ga hierbij in op afstemming, communicatie, rolverdeling en besluitvorming.</w:t>
            </w:r>
          </w:p>
        </w:tc>
      </w:tr>
      <w:tr w:rsidR="00BE7A12" w14:paraId="0077EBB7" w14:textId="77777777" w:rsidTr="001177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7" w:type="dxa"/>
            <w:gridSpan w:val="2"/>
          </w:tcPr>
          <w:p w14:paraId="6FD76579" w14:textId="77777777" w:rsidR="00BE7A12" w:rsidRPr="00BA6010" w:rsidRDefault="00BE7A12" w:rsidP="001177A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BA6010"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  <w:t>&lt;…&gt;</w:t>
            </w:r>
          </w:p>
          <w:p w14:paraId="355CBAE2" w14:textId="77777777" w:rsidR="00BE7A12" w:rsidRPr="00BA6010" w:rsidRDefault="00BE7A12" w:rsidP="001177A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417A478B" w14:textId="77777777" w:rsidR="00BE7A12" w:rsidRPr="00BA6010" w:rsidRDefault="00BE7A12" w:rsidP="001177A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0B17785D" w14:textId="77777777" w:rsidR="00BE7A12" w:rsidRPr="00BA6010" w:rsidRDefault="00BE7A12" w:rsidP="001177A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1E714B99" w14:textId="77777777" w:rsidR="00BE7A12" w:rsidRPr="00BA6010" w:rsidRDefault="00BE7A12" w:rsidP="001177A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7B6DEED1" w14:textId="77777777" w:rsidR="00BE7A12" w:rsidRPr="00BA6010" w:rsidRDefault="00BE7A12" w:rsidP="001177A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436FB7A5" w14:textId="77777777" w:rsidR="00BE7A12" w:rsidRPr="00BA6010" w:rsidRDefault="00BE7A12" w:rsidP="001177A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2FE50830" w14:textId="77777777" w:rsidR="00BE7A12" w:rsidRPr="002B0247" w:rsidRDefault="00BE7A12" w:rsidP="001177A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7CAB54A3" w14:textId="77777777" w:rsidR="00BE7A12" w:rsidRDefault="00BE7A12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6422BC" w14:paraId="7ACA780B" w14:textId="77777777" w:rsidTr="008B1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5F793F8" w14:textId="01C297DB" w:rsidR="006422BC" w:rsidRPr="002B0247" w:rsidRDefault="006422BC" w:rsidP="008B1C06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Cs w:val="0"/>
                <w:sz w:val="18"/>
                <w:szCs w:val="18"/>
              </w:rPr>
              <w:t xml:space="preserve">5. </w:t>
            </w:r>
            <w:r w:rsidRPr="006422BC">
              <w:rPr>
                <w:rFonts w:ascii="Verdana" w:hAnsi="Verdana"/>
                <w:bCs w:val="0"/>
                <w:sz w:val="18"/>
                <w:szCs w:val="18"/>
              </w:rPr>
              <w:t>Continuïteit projectteam</w:t>
            </w:r>
          </w:p>
        </w:tc>
        <w:tc>
          <w:tcPr>
            <w:tcW w:w="5097" w:type="dxa"/>
          </w:tcPr>
          <w:p w14:paraId="53487C4B" w14:textId="762CCB39" w:rsidR="006422BC" w:rsidRPr="006422BC" w:rsidRDefault="006422BC" w:rsidP="006422B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>B</w:t>
            </w:r>
            <w:r w:rsidRPr="006422BC"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>eschrijf hoe de continuïteit van het projectteam gedurende de opdracht wordt geborgd.</w:t>
            </w:r>
          </w:p>
          <w:p w14:paraId="3AD43A39" w14:textId="2BA37929" w:rsidR="006422BC" w:rsidRPr="002B0247" w:rsidRDefault="006422BC" w:rsidP="006422B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  <w:r w:rsidRPr="006422BC"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>Ga hierbij in op:</w:t>
            </w:r>
            <w:r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 xml:space="preserve"> </w:t>
            </w:r>
            <w:r w:rsidRPr="006422BC"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>kennisborging</w:t>
            </w:r>
            <w:r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 xml:space="preserve">, </w:t>
            </w:r>
            <w:r w:rsidRPr="006422BC"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>interne overdracht</w:t>
            </w:r>
            <w:r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 xml:space="preserve">, </w:t>
            </w:r>
            <w:r w:rsidRPr="006422BC"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>beschikbaarheid van sleutelpersonen</w:t>
            </w:r>
            <w:r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 xml:space="preserve">, </w:t>
            </w:r>
            <w:r w:rsidRPr="006422BC"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>beheersing van uitvalrisico’s.</w:t>
            </w:r>
          </w:p>
        </w:tc>
      </w:tr>
      <w:tr w:rsidR="006422BC" w14:paraId="7399D209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7" w:type="dxa"/>
            <w:gridSpan w:val="2"/>
          </w:tcPr>
          <w:p w14:paraId="53E6A9FC" w14:textId="77777777" w:rsidR="00BA6010" w:rsidRPr="00BA6010" w:rsidRDefault="00BA6010" w:rsidP="00BA601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BA6010"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  <w:t>&lt;…&gt;</w:t>
            </w:r>
          </w:p>
          <w:p w14:paraId="044542C3" w14:textId="77777777" w:rsidR="006422BC" w:rsidRPr="00BA6010" w:rsidRDefault="006422BC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701EF021" w14:textId="77777777" w:rsidR="006422BC" w:rsidRPr="00BA6010" w:rsidRDefault="006422BC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6DEF1227" w14:textId="77777777" w:rsidR="006422BC" w:rsidRPr="00BA6010" w:rsidRDefault="006422BC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07985F3A" w14:textId="77777777" w:rsidR="006422BC" w:rsidRPr="00BA6010" w:rsidRDefault="006422BC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7B89EDB0" w14:textId="77777777" w:rsidR="006422BC" w:rsidRPr="00BA6010" w:rsidRDefault="006422BC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75706CEC" w14:textId="77777777" w:rsidR="006422BC" w:rsidRPr="00BA6010" w:rsidRDefault="006422BC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750FA0D4" w14:textId="77777777" w:rsidR="006422BC" w:rsidRPr="002B0247" w:rsidRDefault="006422BC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717F2692" w14:textId="77777777" w:rsidR="006422BC" w:rsidRDefault="006422BC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6422BC" w14:paraId="555E1AEE" w14:textId="77777777" w:rsidTr="008B1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2F23CAE" w14:textId="4E988F25" w:rsidR="006422BC" w:rsidRPr="002B0247" w:rsidRDefault="00AB6BF7" w:rsidP="008B1C06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Cs w:val="0"/>
                <w:sz w:val="18"/>
                <w:szCs w:val="18"/>
              </w:rPr>
              <w:t>6</w:t>
            </w:r>
            <w:r w:rsidR="006422BC">
              <w:rPr>
                <w:rFonts w:ascii="Verdana" w:hAnsi="Verdana"/>
                <w:bCs w:val="0"/>
                <w:sz w:val="18"/>
                <w:szCs w:val="18"/>
              </w:rPr>
              <w:t xml:space="preserve">. </w:t>
            </w:r>
            <w:r w:rsidRPr="00AB6BF7">
              <w:rPr>
                <w:rFonts w:ascii="Verdana" w:hAnsi="Verdana"/>
                <w:bCs w:val="0"/>
                <w:sz w:val="18"/>
                <w:szCs w:val="18"/>
              </w:rPr>
              <w:t>Vervangingsregeling</w:t>
            </w:r>
          </w:p>
        </w:tc>
        <w:tc>
          <w:tcPr>
            <w:tcW w:w="5097" w:type="dxa"/>
          </w:tcPr>
          <w:p w14:paraId="74AD7D43" w14:textId="77777777" w:rsidR="00AB6BF7" w:rsidRPr="00AB6BF7" w:rsidRDefault="00AB6BF7" w:rsidP="00AB6BF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</w:pPr>
            <w:r w:rsidRPr="00AB6BF7"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>Beschrijf op welke wijze vervanging van sleutelpersonen wordt georganiseerd.</w:t>
            </w:r>
          </w:p>
          <w:p w14:paraId="7BBB23EC" w14:textId="37B1A64A" w:rsidR="006422BC" w:rsidRPr="002B0247" w:rsidRDefault="00AB6BF7" w:rsidP="00AB6BF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  <w:r w:rsidRPr="00AB6BF7"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 xml:space="preserve">Ga hierbij in </w:t>
            </w:r>
            <w:proofErr w:type="spellStart"/>
            <w:proofErr w:type="gramStart"/>
            <w:r w:rsidRPr="00AB6BF7"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>op:wanneer</w:t>
            </w:r>
            <w:proofErr w:type="spellEnd"/>
            <w:proofErr w:type="gramEnd"/>
            <w:r w:rsidRPr="00AB6BF7"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 xml:space="preserve"> vervanging wordt ingezet</w:t>
            </w:r>
            <w:r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 xml:space="preserve">, </w:t>
            </w:r>
            <w:r w:rsidRPr="00AB6BF7"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>gelijkwaardigheidscriteria</w:t>
            </w:r>
            <w:r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 xml:space="preserve">, </w:t>
            </w:r>
            <w:r w:rsidRPr="00AB6BF7"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>wijze van overdracht</w:t>
            </w:r>
            <w:r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 xml:space="preserve">, </w:t>
            </w:r>
            <w:r w:rsidRPr="00AB6BF7"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>borging van projectkennis.</w:t>
            </w:r>
          </w:p>
        </w:tc>
      </w:tr>
      <w:tr w:rsidR="006422BC" w14:paraId="10D9D9B2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7" w:type="dxa"/>
            <w:gridSpan w:val="2"/>
          </w:tcPr>
          <w:p w14:paraId="239F45AD" w14:textId="77777777" w:rsidR="00BA6010" w:rsidRPr="00BA6010" w:rsidRDefault="00BA6010" w:rsidP="00BA601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BA6010"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  <w:t>&lt;…&gt;</w:t>
            </w:r>
          </w:p>
          <w:p w14:paraId="173C2470" w14:textId="77777777" w:rsidR="006422BC" w:rsidRPr="00BA6010" w:rsidRDefault="006422BC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794E9E65" w14:textId="77777777" w:rsidR="006422BC" w:rsidRPr="00BA6010" w:rsidRDefault="006422BC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581F945B" w14:textId="77777777" w:rsidR="006422BC" w:rsidRPr="00BA6010" w:rsidRDefault="006422BC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4E8B5713" w14:textId="77777777" w:rsidR="006422BC" w:rsidRPr="00BA6010" w:rsidRDefault="006422BC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529862F2" w14:textId="77777777" w:rsidR="006422BC" w:rsidRPr="00BA6010" w:rsidRDefault="006422BC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3B18BF19" w14:textId="77777777" w:rsidR="006422BC" w:rsidRPr="00BA6010" w:rsidRDefault="006422BC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b w:val="0"/>
                <w:bCs w:val="0"/>
                <w:sz w:val="18"/>
                <w:szCs w:val="18"/>
                <w:highlight w:val="lightGray"/>
              </w:rPr>
            </w:pPr>
          </w:p>
          <w:p w14:paraId="3F67EC1D" w14:textId="77777777" w:rsidR="006422BC" w:rsidRPr="002B0247" w:rsidRDefault="006422BC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5EE0037A" w14:textId="77777777" w:rsidR="006422BC" w:rsidRDefault="006422BC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Style w:val="Rastertabel1licht"/>
        <w:tblW w:w="5000" w:type="pct"/>
        <w:tblLook w:val="04A0" w:firstRow="1" w:lastRow="0" w:firstColumn="1" w:lastColumn="0" w:noHBand="0" w:noVBand="1"/>
      </w:tblPr>
      <w:tblGrid>
        <w:gridCol w:w="1652"/>
        <w:gridCol w:w="1764"/>
        <w:gridCol w:w="1875"/>
        <w:gridCol w:w="2099"/>
        <w:gridCol w:w="2097"/>
      </w:tblGrid>
      <w:tr w:rsidR="00BE7A12" w14:paraId="5A131BA7" w14:textId="7F66C22B" w:rsidTr="00BE7A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pct"/>
            <w:gridSpan w:val="2"/>
          </w:tcPr>
          <w:p w14:paraId="1CF48F5B" w14:textId="2334016A" w:rsidR="00BE7A12" w:rsidRPr="002B0247" w:rsidRDefault="00BE7A12" w:rsidP="008B1C06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Cs w:val="0"/>
                <w:sz w:val="18"/>
                <w:szCs w:val="18"/>
              </w:rPr>
              <w:t xml:space="preserve">7. </w:t>
            </w:r>
            <w:r w:rsidRPr="0077365A">
              <w:rPr>
                <w:rFonts w:ascii="Verdana" w:hAnsi="Verdana"/>
                <w:bCs w:val="0"/>
                <w:sz w:val="18"/>
                <w:szCs w:val="18"/>
              </w:rPr>
              <w:t>Back-up kernrollen</w:t>
            </w:r>
            <w:r w:rsidRPr="002B0247">
              <w:rPr>
                <w:rFonts w:ascii="Verdana" w:hAnsi="Verdana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3200" w:type="pct"/>
            <w:gridSpan w:val="3"/>
          </w:tcPr>
          <w:p w14:paraId="2433DB31" w14:textId="3244B27C" w:rsidR="00BE7A12" w:rsidRPr="00246A68" w:rsidRDefault="00BE7A12" w:rsidP="008B1C0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246A68"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 xml:space="preserve">Voor iedere </w:t>
            </w:r>
            <w:proofErr w:type="spellStart"/>
            <w:r w:rsidRPr="00246A68"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>kernrol</w:t>
            </w:r>
            <w:proofErr w:type="spellEnd"/>
            <w:r w:rsidRPr="00246A68">
              <w:rPr>
                <w:rFonts w:ascii="Verdana" w:hAnsi="Verdana"/>
                <w:b w:val="0"/>
                <w:bCs w:val="0"/>
                <w:i/>
                <w:iCs/>
                <w:sz w:val="18"/>
                <w:szCs w:val="18"/>
              </w:rPr>
              <w:t xml:space="preserve"> dient een vervanger te worden benoemd.</w:t>
            </w:r>
          </w:p>
        </w:tc>
      </w:tr>
      <w:tr w:rsidR="00BE7A12" w14:paraId="56A273DD" w14:textId="746CAC1B" w:rsidTr="00BE7A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" w:type="pct"/>
          </w:tcPr>
          <w:p w14:paraId="2A18B31B" w14:textId="77777777" w:rsidR="00BE7A12" w:rsidRDefault="00BE7A12" w:rsidP="008B1C06">
            <w:pPr>
              <w:rPr>
                <w:rFonts w:ascii="Verdana" w:hAnsi="Verdana"/>
                <w:bCs w:val="0"/>
                <w:sz w:val="18"/>
                <w:szCs w:val="18"/>
              </w:rPr>
            </w:pPr>
            <w:proofErr w:type="spellStart"/>
            <w:r w:rsidRPr="00815A47">
              <w:rPr>
                <w:rFonts w:ascii="Verdana" w:hAnsi="Verdana"/>
                <w:bCs w:val="0"/>
                <w:sz w:val="18"/>
                <w:szCs w:val="18"/>
              </w:rPr>
              <w:t>Kernrol</w:t>
            </w:r>
            <w:proofErr w:type="spellEnd"/>
          </w:p>
        </w:tc>
        <w:tc>
          <w:tcPr>
            <w:tcW w:w="930" w:type="pct"/>
          </w:tcPr>
          <w:p w14:paraId="109BD9B2" w14:textId="48A6F2A2" w:rsidR="00BE7A12" w:rsidRPr="00FC3E92" w:rsidRDefault="00BE7A12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C3E92">
              <w:rPr>
                <w:rFonts w:ascii="Verdana" w:hAnsi="Verdana"/>
                <w:b/>
                <w:bCs/>
                <w:sz w:val="18"/>
                <w:szCs w:val="18"/>
              </w:rPr>
              <w:t xml:space="preserve">Naam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b</w:t>
            </w:r>
            <w:r w:rsidRPr="005217E7">
              <w:rPr>
                <w:rFonts w:ascii="Verdana" w:hAnsi="Verdana"/>
                <w:b/>
                <w:bCs/>
                <w:sz w:val="18"/>
                <w:szCs w:val="18"/>
              </w:rPr>
              <w:t>ack-up medewerker</w:t>
            </w:r>
          </w:p>
        </w:tc>
        <w:tc>
          <w:tcPr>
            <w:tcW w:w="988" w:type="pct"/>
          </w:tcPr>
          <w:p w14:paraId="45FB2EB2" w14:textId="77777777" w:rsidR="00BE7A12" w:rsidRDefault="00BE7A12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  <w:highlight w:val="lightGray"/>
              </w:rPr>
            </w:pPr>
            <w:r w:rsidRPr="00815A47">
              <w:rPr>
                <w:rFonts w:ascii="Verdana" w:hAnsi="Verdana"/>
                <w:b/>
                <w:bCs/>
                <w:sz w:val="18"/>
                <w:szCs w:val="18"/>
              </w:rPr>
              <w:t>Functie</w:t>
            </w:r>
          </w:p>
        </w:tc>
        <w:tc>
          <w:tcPr>
            <w:tcW w:w="1106" w:type="pct"/>
          </w:tcPr>
          <w:p w14:paraId="503B42DF" w14:textId="77777777" w:rsidR="00BE7A12" w:rsidRPr="002B0247" w:rsidRDefault="00BE7A12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  <w:highlight w:val="lightGray"/>
              </w:rPr>
            </w:pPr>
            <w:r w:rsidRPr="00815A47">
              <w:rPr>
                <w:rFonts w:ascii="Verdana" w:hAnsi="Verdana"/>
                <w:b/>
                <w:bCs/>
                <w:sz w:val="18"/>
                <w:szCs w:val="18"/>
              </w:rPr>
              <w:t>Jaren ervaring</w:t>
            </w:r>
          </w:p>
        </w:tc>
        <w:tc>
          <w:tcPr>
            <w:tcW w:w="1105" w:type="pct"/>
          </w:tcPr>
          <w:p w14:paraId="081388B0" w14:textId="76FAECB1" w:rsidR="00BE7A12" w:rsidRPr="00815A47" w:rsidRDefault="00BE7A12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E7A12">
              <w:rPr>
                <w:rFonts w:ascii="Verdana" w:hAnsi="Verdana"/>
                <w:b/>
                <w:bCs/>
                <w:sz w:val="18"/>
                <w:szCs w:val="18"/>
              </w:rPr>
              <w:t>Beschikbaarheid (%)</w:t>
            </w:r>
          </w:p>
        </w:tc>
      </w:tr>
      <w:tr w:rsidR="00BE7A12" w14:paraId="1D09F65F" w14:textId="706F8B98" w:rsidTr="00BE7A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" w:type="pct"/>
          </w:tcPr>
          <w:p w14:paraId="3143D35B" w14:textId="77777777" w:rsidR="00BE7A12" w:rsidRPr="00C95866" w:rsidRDefault="00BE7A12" w:rsidP="00BE7A12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C95866">
              <w:rPr>
                <w:rFonts w:ascii="Verdana" w:hAnsi="Verdana"/>
                <w:b w:val="0"/>
                <w:bCs w:val="0"/>
                <w:sz w:val="18"/>
                <w:szCs w:val="18"/>
              </w:rPr>
              <w:t>Senior projectmanager</w:t>
            </w:r>
          </w:p>
        </w:tc>
        <w:tc>
          <w:tcPr>
            <w:tcW w:w="930" w:type="pct"/>
          </w:tcPr>
          <w:p w14:paraId="12101D62" w14:textId="7FF7CDEE" w:rsidR="00BE7A12" w:rsidRPr="00815A47" w:rsidRDefault="00BE7A12" w:rsidP="00BE7A1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5D2EFD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988" w:type="pct"/>
          </w:tcPr>
          <w:p w14:paraId="0F43EB7B" w14:textId="67261DCF" w:rsidR="00BE7A12" w:rsidRPr="00815A47" w:rsidRDefault="00BE7A12" w:rsidP="00BE7A1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5D2EFD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1106" w:type="pct"/>
          </w:tcPr>
          <w:p w14:paraId="3BAD8DF9" w14:textId="0DBB8146" w:rsidR="00BE7A12" w:rsidRPr="00815A47" w:rsidRDefault="00BE7A12" w:rsidP="00BE7A1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5D2EFD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1105" w:type="pct"/>
          </w:tcPr>
          <w:p w14:paraId="024B4740" w14:textId="114A2FC2" w:rsidR="00BE7A12" w:rsidRPr="005D2EFD" w:rsidRDefault="00BE7A12" w:rsidP="00BE7A1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5D2EFD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</w:tr>
      <w:tr w:rsidR="00BE7A12" w14:paraId="7F7216B6" w14:textId="1CF90DA3" w:rsidTr="00BE7A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" w:type="pct"/>
          </w:tcPr>
          <w:p w14:paraId="223D5C13" w14:textId="77777777" w:rsidR="00BE7A12" w:rsidRPr="00C95866" w:rsidRDefault="00BE7A12" w:rsidP="00BE7A12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C95866">
              <w:rPr>
                <w:rFonts w:ascii="Verdana" w:hAnsi="Verdana"/>
                <w:b w:val="0"/>
                <w:bCs w:val="0"/>
                <w:sz w:val="18"/>
                <w:szCs w:val="18"/>
              </w:rPr>
              <w:t>Technisch adviseur 1</w:t>
            </w:r>
          </w:p>
        </w:tc>
        <w:tc>
          <w:tcPr>
            <w:tcW w:w="930" w:type="pct"/>
          </w:tcPr>
          <w:p w14:paraId="27021C45" w14:textId="60A41666" w:rsidR="00BE7A12" w:rsidRPr="00815A47" w:rsidRDefault="00BE7A12" w:rsidP="00BE7A1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5D2EFD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988" w:type="pct"/>
          </w:tcPr>
          <w:p w14:paraId="170354F7" w14:textId="3C528A95" w:rsidR="00BE7A12" w:rsidRPr="00815A47" w:rsidRDefault="00BE7A12" w:rsidP="00BE7A1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5D2EFD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1106" w:type="pct"/>
          </w:tcPr>
          <w:p w14:paraId="75DF4FA9" w14:textId="6D5B1A0B" w:rsidR="00BE7A12" w:rsidRPr="00815A47" w:rsidRDefault="00BE7A12" w:rsidP="00BE7A1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5D2EFD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1105" w:type="pct"/>
          </w:tcPr>
          <w:p w14:paraId="198CE037" w14:textId="6616D1AF" w:rsidR="00BE7A12" w:rsidRPr="005D2EFD" w:rsidRDefault="00BE7A12" w:rsidP="00BE7A1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5D2EFD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</w:tr>
      <w:tr w:rsidR="00BE7A12" w14:paraId="6D383674" w14:textId="4C8258B9" w:rsidTr="00BE7A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" w:type="pct"/>
          </w:tcPr>
          <w:p w14:paraId="56DE32DC" w14:textId="77777777" w:rsidR="00BE7A12" w:rsidRPr="00C95866" w:rsidRDefault="00BE7A12" w:rsidP="00BE7A12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C95866">
              <w:rPr>
                <w:rFonts w:ascii="Verdana" w:hAnsi="Verdana"/>
                <w:b w:val="0"/>
                <w:bCs w:val="0"/>
                <w:sz w:val="18"/>
                <w:szCs w:val="18"/>
              </w:rPr>
              <w:t>Technisch adviseur 2</w:t>
            </w:r>
          </w:p>
        </w:tc>
        <w:tc>
          <w:tcPr>
            <w:tcW w:w="930" w:type="pct"/>
          </w:tcPr>
          <w:p w14:paraId="25520DBF" w14:textId="11FC3979" w:rsidR="00BE7A12" w:rsidRPr="00815A47" w:rsidRDefault="00BE7A12" w:rsidP="00BE7A1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5D2EFD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988" w:type="pct"/>
          </w:tcPr>
          <w:p w14:paraId="57E61A79" w14:textId="459B3DAF" w:rsidR="00BE7A12" w:rsidRPr="00815A47" w:rsidRDefault="00BE7A12" w:rsidP="00BE7A1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5D2EFD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1106" w:type="pct"/>
          </w:tcPr>
          <w:p w14:paraId="319275BD" w14:textId="5B02FA00" w:rsidR="00BE7A12" w:rsidRPr="00815A47" w:rsidRDefault="00BE7A12" w:rsidP="00BE7A1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5D2EFD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1105" w:type="pct"/>
          </w:tcPr>
          <w:p w14:paraId="3F929AA2" w14:textId="147706DC" w:rsidR="00BE7A12" w:rsidRPr="005D2EFD" w:rsidRDefault="00BE7A12" w:rsidP="00BE7A1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5D2EFD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</w:tr>
      <w:tr w:rsidR="00BE7A12" w14:paraId="2D240324" w14:textId="76430221" w:rsidTr="00BE7A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" w:type="pct"/>
          </w:tcPr>
          <w:p w14:paraId="208DF614" w14:textId="77777777" w:rsidR="00BE7A12" w:rsidRPr="00C95866" w:rsidRDefault="00BE7A12" w:rsidP="00BE7A12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C95866">
              <w:rPr>
                <w:rFonts w:ascii="Verdana" w:hAnsi="Verdana"/>
                <w:b w:val="0"/>
                <w:bCs w:val="0"/>
                <w:sz w:val="18"/>
                <w:szCs w:val="18"/>
              </w:rPr>
              <w:t>BIM-modelleur</w:t>
            </w:r>
          </w:p>
        </w:tc>
        <w:tc>
          <w:tcPr>
            <w:tcW w:w="930" w:type="pct"/>
          </w:tcPr>
          <w:p w14:paraId="01263383" w14:textId="14359873" w:rsidR="00BE7A12" w:rsidRPr="00815A47" w:rsidRDefault="00BE7A12" w:rsidP="00BE7A1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5D2EFD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988" w:type="pct"/>
          </w:tcPr>
          <w:p w14:paraId="3192DEB0" w14:textId="6F9A4E52" w:rsidR="00BE7A12" w:rsidRPr="00815A47" w:rsidRDefault="00BE7A12" w:rsidP="00BE7A1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5D2EFD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1106" w:type="pct"/>
          </w:tcPr>
          <w:p w14:paraId="6A75E552" w14:textId="1C3DC252" w:rsidR="00BE7A12" w:rsidRPr="00815A47" w:rsidRDefault="00BE7A12" w:rsidP="00BE7A1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5D2EFD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  <w:tc>
          <w:tcPr>
            <w:tcW w:w="1105" w:type="pct"/>
          </w:tcPr>
          <w:p w14:paraId="03B59E8F" w14:textId="354EE90F" w:rsidR="00BE7A12" w:rsidRPr="005D2EFD" w:rsidRDefault="00BE7A12" w:rsidP="00BE7A1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5D2EFD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</w:tc>
      </w:tr>
    </w:tbl>
    <w:p w14:paraId="6651AA1F" w14:textId="77777777" w:rsidR="007C34BB" w:rsidRPr="007C34BB" w:rsidRDefault="007C34BB" w:rsidP="007C34BB">
      <w:pPr>
        <w:pStyle w:val="Kop1"/>
        <w:rPr>
          <w:rFonts w:ascii="Verdana" w:hAnsi="Verdana"/>
          <w:sz w:val="18"/>
          <w:szCs w:val="18"/>
        </w:rPr>
      </w:pPr>
      <w:r w:rsidRPr="007C34BB">
        <w:rPr>
          <w:rFonts w:ascii="Verdana" w:hAnsi="Verdana"/>
          <w:sz w:val="18"/>
          <w:szCs w:val="18"/>
        </w:rPr>
        <w:t>Verklaring</w:t>
      </w:r>
    </w:p>
    <w:p w14:paraId="65F8466B" w14:textId="77777777" w:rsidR="007C34BB" w:rsidRPr="007C34BB" w:rsidRDefault="007C34BB" w:rsidP="007C34BB">
      <w:pPr>
        <w:pStyle w:val="Normaalweb"/>
        <w:rPr>
          <w:rFonts w:ascii="Verdana" w:hAnsi="Verdana"/>
          <w:sz w:val="18"/>
          <w:szCs w:val="18"/>
        </w:rPr>
      </w:pPr>
      <w:r w:rsidRPr="007C34BB">
        <w:rPr>
          <w:rFonts w:ascii="Verdana" w:hAnsi="Verdana"/>
          <w:sz w:val="18"/>
          <w:szCs w:val="18"/>
        </w:rPr>
        <w:t>Ondergetekende verklaart dat:</w:t>
      </w:r>
    </w:p>
    <w:p w14:paraId="00B26AF0" w14:textId="77777777" w:rsidR="007C34BB" w:rsidRPr="007C34BB" w:rsidRDefault="007C34BB" w:rsidP="007C34BB">
      <w:pPr>
        <w:numPr>
          <w:ilvl w:val="0"/>
          <w:numId w:val="22"/>
        </w:numPr>
        <w:spacing w:before="100" w:beforeAutospacing="1" w:after="100" w:afterAutospacing="1"/>
        <w:rPr>
          <w:rFonts w:ascii="Verdana" w:hAnsi="Verdana"/>
          <w:sz w:val="18"/>
          <w:szCs w:val="18"/>
        </w:rPr>
      </w:pPr>
      <w:proofErr w:type="gramStart"/>
      <w:r w:rsidRPr="007C34BB">
        <w:rPr>
          <w:rFonts w:ascii="Verdana" w:hAnsi="Verdana"/>
          <w:sz w:val="18"/>
          <w:szCs w:val="18"/>
        </w:rPr>
        <w:t>de</w:t>
      </w:r>
      <w:proofErr w:type="gramEnd"/>
      <w:r w:rsidRPr="007C34BB">
        <w:rPr>
          <w:rFonts w:ascii="Verdana" w:hAnsi="Verdana"/>
          <w:sz w:val="18"/>
          <w:szCs w:val="18"/>
        </w:rPr>
        <w:t xml:space="preserve"> in dit formulier genoemde medewerkers daadwerkelijk beschikbaar zijn voor de uitvoering van de opdracht; </w:t>
      </w:r>
    </w:p>
    <w:p w14:paraId="57BD3A86" w14:textId="77777777" w:rsidR="007C34BB" w:rsidRPr="007C34BB" w:rsidRDefault="007C34BB" w:rsidP="007C34BB">
      <w:pPr>
        <w:numPr>
          <w:ilvl w:val="0"/>
          <w:numId w:val="22"/>
        </w:numPr>
        <w:spacing w:before="100" w:beforeAutospacing="1" w:after="100" w:afterAutospacing="1"/>
        <w:rPr>
          <w:rFonts w:ascii="Verdana" w:hAnsi="Verdana"/>
          <w:sz w:val="18"/>
          <w:szCs w:val="18"/>
        </w:rPr>
      </w:pPr>
      <w:proofErr w:type="gramStart"/>
      <w:r w:rsidRPr="007C34BB">
        <w:rPr>
          <w:rFonts w:ascii="Verdana" w:hAnsi="Verdana"/>
          <w:sz w:val="18"/>
          <w:szCs w:val="18"/>
        </w:rPr>
        <w:t>de</w:t>
      </w:r>
      <w:proofErr w:type="gramEnd"/>
      <w:r w:rsidRPr="007C34BB">
        <w:rPr>
          <w:rFonts w:ascii="Verdana" w:hAnsi="Verdana"/>
          <w:sz w:val="18"/>
          <w:szCs w:val="18"/>
        </w:rPr>
        <w:t xml:space="preserve"> beschreven projectorganisatie gedurende de opdracht beschikbaar blijft; </w:t>
      </w:r>
    </w:p>
    <w:p w14:paraId="117B0F82" w14:textId="642A0E85" w:rsidR="007C34BB" w:rsidRPr="007C34BB" w:rsidRDefault="00BE7A12" w:rsidP="007C34BB">
      <w:pPr>
        <w:numPr>
          <w:ilvl w:val="0"/>
          <w:numId w:val="22"/>
        </w:numPr>
        <w:spacing w:before="100" w:beforeAutospacing="1" w:after="100" w:afterAutospacing="1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>d</w:t>
      </w:r>
      <w:r w:rsidRPr="00BE7A12">
        <w:rPr>
          <w:rFonts w:ascii="Verdana" w:hAnsi="Verdana"/>
          <w:sz w:val="18"/>
          <w:szCs w:val="18"/>
        </w:rPr>
        <w:t>e</w:t>
      </w:r>
      <w:proofErr w:type="gramEnd"/>
      <w:r w:rsidRPr="00BE7A12">
        <w:rPr>
          <w:rFonts w:ascii="Verdana" w:hAnsi="Verdana"/>
          <w:sz w:val="18"/>
          <w:szCs w:val="18"/>
        </w:rPr>
        <w:t xml:space="preserve"> genoemde vervangers inzetbaar zijn indien vervanging noodzakelijk blijkt en qua kennis, ervaring en beschikbaarheid gelijkwaardig zijn aan de voorgestelde </w:t>
      </w:r>
      <w:proofErr w:type="spellStart"/>
      <w:r w:rsidRPr="00BE7A12">
        <w:rPr>
          <w:rFonts w:ascii="Verdana" w:hAnsi="Verdana"/>
          <w:sz w:val="18"/>
          <w:szCs w:val="18"/>
        </w:rPr>
        <w:t>kernrol</w:t>
      </w:r>
      <w:proofErr w:type="spellEnd"/>
      <w:r>
        <w:rPr>
          <w:rFonts w:ascii="Verdana" w:hAnsi="Verdana"/>
          <w:sz w:val="18"/>
          <w:szCs w:val="18"/>
        </w:rPr>
        <w:t>;</w:t>
      </w:r>
      <w:r w:rsidR="007C34BB" w:rsidRPr="007C34BB">
        <w:rPr>
          <w:rFonts w:ascii="Verdana" w:hAnsi="Verdana"/>
          <w:sz w:val="18"/>
          <w:szCs w:val="18"/>
        </w:rPr>
        <w:t xml:space="preserve"> </w:t>
      </w:r>
    </w:p>
    <w:p w14:paraId="390EB196" w14:textId="77777777" w:rsidR="007C34BB" w:rsidRDefault="007C34BB" w:rsidP="007C34BB">
      <w:pPr>
        <w:numPr>
          <w:ilvl w:val="0"/>
          <w:numId w:val="22"/>
        </w:numPr>
        <w:spacing w:before="100" w:beforeAutospacing="1" w:after="100" w:afterAutospacing="1"/>
        <w:rPr>
          <w:rFonts w:ascii="Verdana" w:hAnsi="Verdana"/>
          <w:sz w:val="18"/>
          <w:szCs w:val="18"/>
        </w:rPr>
      </w:pPr>
      <w:proofErr w:type="gramStart"/>
      <w:r w:rsidRPr="007C34BB">
        <w:rPr>
          <w:rFonts w:ascii="Verdana" w:hAnsi="Verdana"/>
          <w:sz w:val="18"/>
          <w:szCs w:val="18"/>
        </w:rPr>
        <w:t>de</w:t>
      </w:r>
      <w:proofErr w:type="gramEnd"/>
      <w:r w:rsidRPr="007C34BB">
        <w:rPr>
          <w:rFonts w:ascii="Verdana" w:hAnsi="Verdana"/>
          <w:sz w:val="18"/>
          <w:szCs w:val="18"/>
        </w:rPr>
        <w:t xml:space="preserve"> verstrekte informatie juist en volledig is.</w:t>
      </w: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99795D" w14:paraId="60228BA4" w14:textId="77777777" w:rsidTr="008B1C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C80BBCD" w14:textId="2B062894" w:rsidR="0099795D" w:rsidRDefault="0099795D" w:rsidP="008B1C06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Naam </w:t>
            </w:r>
          </w:p>
          <w:p w14:paraId="51B18F3F" w14:textId="77777777" w:rsidR="0099795D" w:rsidRPr="005E140A" w:rsidRDefault="0099795D" w:rsidP="008B1C06">
            <w:pPr>
              <w:rPr>
                <w:rFonts w:ascii="Verdana" w:hAnsi="Verdana"/>
                <w:b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23D153AF" w14:textId="77777777" w:rsidR="0099795D" w:rsidRPr="002B0247" w:rsidRDefault="0099795D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3084145A" w14:textId="77777777" w:rsidR="0099795D" w:rsidRDefault="0099795D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560D87E0" w14:textId="77777777" w:rsidR="0099795D" w:rsidRPr="002B0247" w:rsidRDefault="0099795D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99795D" w14:paraId="5EB4892A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85408AB" w14:textId="285245D1" w:rsidR="0099795D" w:rsidRPr="009547D7" w:rsidRDefault="00FC4C52" w:rsidP="008B1C06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Cs w:val="0"/>
                <w:sz w:val="18"/>
                <w:szCs w:val="18"/>
              </w:rPr>
              <w:t>Functie</w:t>
            </w:r>
          </w:p>
        </w:tc>
        <w:tc>
          <w:tcPr>
            <w:tcW w:w="5097" w:type="dxa"/>
          </w:tcPr>
          <w:p w14:paraId="3ADD45CA" w14:textId="77777777" w:rsidR="0099795D" w:rsidRPr="002B0247" w:rsidRDefault="0099795D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5CB1CAA" w14:textId="77777777" w:rsidR="0099795D" w:rsidRDefault="0099795D" w:rsidP="008B1C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6C178E21" w14:textId="77777777" w:rsidR="0099795D" w:rsidRPr="002B0247" w:rsidRDefault="0099795D" w:rsidP="008B1C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99795D" w14:paraId="4E016C27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EFEEFCA" w14:textId="5F80925C" w:rsidR="0099795D" w:rsidRPr="009547D7" w:rsidRDefault="00FC4C52" w:rsidP="008B1C06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Cs w:val="0"/>
                <w:sz w:val="18"/>
                <w:szCs w:val="18"/>
              </w:rPr>
              <w:t>Plaats</w:t>
            </w:r>
          </w:p>
        </w:tc>
        <w:tc>
          <w:tcPr>
            <w:tcW w:w="5097" w:type="dxa"/>
          </w:tcPr>
          <w:p w14:paraId="254208ED" w14:textId="77777777" w:rsidR="0099795D" w:rsidRPr="002B0247" w:rsidRDefault="0099795D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715D3F31" w14:textId="77777777" w:rsidR="0099795D" w:rsidRDefault="0099795D" w:rsidP="008B1C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214E2580" w14:textId="77777777" w:rsidR="0099795D" w:rsidRPr="002B0247" w:rsidRDefault="0099795D" w:rsidP="008B1C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99795D" w14:paraId="73A92F03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79EE70A" w14:textId="1C9DE355" w:rsidR="0099795D" w:rsidRPr="009547D7" w:rsidRDefault="00FC4C52" w:rsidP="008B1C06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Cs w:val="0"/>
                <w:sz w:val="18"/>
                <w:szCs w:val="18"/>
              </w:rPr>
              <w:t>Datum</w:t>
            </w:r>
            <w:r w:rsidR="0099795D" w:rsidRPr="009547D7">
              <w:rPr>
                <w:rFonts w:ascii="Verdana" w:hAnsi="Verdana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5097" w:type="dxa"/>
          </w:tcPr>
          <w:p w14:paraId="1612406E" w14:textId="77777777" w:rsidR="0099795D" w:rsidRPr="002B0247" w:rsidRDefault="0099795D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53E6E9D" w14:textId="77777777" w:rsidR="0099795D" w:rsidRDefault="0099795D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57264EC8" w14:textId="77777777" w:rsidR="0099795D" w:rsidRPr="002B0247" w:rsidRDefault="0099795D" w:rsidP="008B1C0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99795D" w14:paraId="03091261" w14:textId="77777777" w:rsidTr="008B1C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C7D768F" w14:textId="68402CFD" w:rsidR="0099795D" w:rsidRPr="009547D7" w:rsidRDefault="00FC4C52" w:rsidP="008B1C06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FC4C52">
              <w:rPr>
                <w:rFonts w:ascii="Verdana" w:hAnsi="Verdana"/>
                <w:bCs w:val="0"/>
                <w:sz w:val="18"/>
                <w:szCs w:val="18"/>
              </w:rPr>
              <w:t>Handtekening</w:t>
            </w:r>
          </w:p>
        </w:tc>
        <w:tc>
          <w:tcPr>
            <w:tcW w:w="5097" w:type="dxa"/>
          </w:tcPr>
          <w:p w14:paraId="0E10D895" w14:textId="77777777" w:rsidR="0099795D" w:rsidRDefault="0099795D" w:rsidP="00FC4C5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33BD5F98" w14:textId="77777777" w:rsidR="00FC4C52" w:rsidRPr="002B0247" w:rsidRDefault="00FC4C52" w:rsidP="00FC4C5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53AB4A0F" w14:textId="77777777" w:rsidR="0099795D" w:rsidRDefault="0099795D" w:rsidP="0099795D">
      <w:pPr>
        <w:spacing w:before="100" w:beforeAutospacing="1" w:after="100" w:afterAutospacing="1"/>
        <w:rPr>
          <w:rFonts w:ascii="Verdana" w:hAnsi="Verdana"/>
          <w:sz w:val="18"/>
          <w:szCs w:val="18"/>
        </w:rPr>
      </w:pPr>
    </w:p>
    <w:p w14:paraId="0E880818" w14:textId="77777777" w:rsidR="0099795D" w:rsidRDefault="0099795D" w:rsidP="0099795D">
      <w:pPr>
        <w:spacing w:before="100" w:beforeAutospacing="1" w:after="100" w:afterAutospacing="1"/>
        <w:rPr>
          <w:rFonts w:ascii="Verdana" w:hAnsi="Verdana"/>
          <w:sz w:val="18"/>
          <w:szCs w:val="18"/>
        </w:rPr>
      </w:pPr>
    </w:p>
    <w:p w14:paraId="2D3FCE55" w14:textId="77777777" w:rsidR="0099795D" w:rsidRDefault="0099795D" w:rsidP="0099795D">
      <w:pPr>
        <w:spacing w:before="100" w:beforeAutospacing="1" w:after="100" w:afterAutospacing="1"/>
        <w:rPr>
          <w:rFonts w:ascii="Verdana" w:hAnsi="Verdana"/>
          <w:sz w:val="18"/>
          <w:szCs w:val="18"/>
        </w:rPr>
      </w:pPr>
    </w:p>
    <w:p w14:paraId="12F52B62" w14:textId="77777777" w:rsidR="0099795D" w:rsidRDefault="0099795D" w:rsidP="0099795D">
      <w:pPr>
        <w:spacing w:before="100" w:beforeAutospacing="1" w:after="100" w:afterAutospacing="1"/>
        <w:rPr>
          <w:rFonts w:ascii="Verdana" w:hAnsi="Verdana"/>
          <w:sz w:val="18"/>
          <w:szCs w:val="18"/>
        </w:rPr>
      </w:pPr>
    </w:p>
    <w:p w14:paraId="1B2296B7" w14:textId="77777777" w:rsidR="0099795D" w:rsidRPr="0099795D" w:rsidRDefault="0099795D" w:rsidP="0099795D">
      <w:pPr>
        <w:rPr>
          <w:rFonts w:ascii="Times New Roman" w:hAnsi="Times New Roman"/>
          <w:vanish/>
          <w:sz w:val="24"/>
          <w:szCs w:val="24"/>
        </w:rPr>
      </w:pPr>
    </w:p>
    <w:p w14:paraId="69B5DB42" w14:textId="77777777" w:rsidR="0099795D" w:rsidRPr="0099795D" w:rsidRDefault="0099795D" w:rsidP="0099795D">
      <w:pPr>
        <w:rPr>
          <w:rFonts w:ascii="Times New Roman" w:hAnsi="Times New Roman"/>
          <w:vanish/>
          <w:sz w:val="24"/>
          <w:szCs w:val="24"/>
        </w:rPr>
      </w:pPr>
    </w:p>
    <w:p w14:paraId="2DEE5179" w14:textId="77777777" w:rsidR="007C34BB" w:rsidRPr="005062B2" w:rsidRDefault="007C34BB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7C34BB" w:rsidRPr="005062B2" w:rsidSect="00B739F5">
      <w:headerReference w:type="default" r:id="rId11"/>
      <w:footerReference w:type="default" r:id="rId12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298AF" w14:textId="77777777" w:rsidR="00131237" w:rsidRDefault="00131237">
      <w:r>
        <w:separator/>
      </w:r>
    </w:p>
  </w:endnote>
  <w:endnote w:type="continuationSeparator" w:id="0">
    <w:p w14:paraId="0A39DC41" w14:textId="77777777" w:rsidR="00131237" w:rsidRDefault="00131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F1A31" w14:textId="77777777" w:rsidR="003B2C41" w:rsidRPr="00BD5FCF" w:rsidRDefault="004041A3" w:rsidP="005F21C4">
    <w:pPr>
      <w:pStyle w:val="Voettekst"/>
      <w:rPr>
        <w:rFonts w:ascii="Verdana" w:hAnsi="Verdana"/>
        <w:sz w:val="16"/>
        <w:szCs w:val="16"/>
      </w:rPr>
    </w:pPr>
    <w:r w:rsidRPr="00BD5FCF">
      <w:rPr>
        <w:rFonts w:ascii="Verdana" w:hAnsi="Verdana"/>
        <w:sz w:val="16"/>
        <w:szCs w:val="16"/>
      </w:rPr>
      <w:tab/>
    </w:r>
    <w:r w:rsidRPr="00BD5FCF">
      <w:rPr>
        <w:rFonts w:ascii="Verdana" w:hAnsi="Verdana"/>
        <w:sz w:val="16"/>
        <w:szCs w:val="16"/>
      </w:rPr>
      <w:tab/>
    </w:r>
    <w:r w:rsidR="00BE149A" w:rsidRPr="00BD5FCF">
      <w:rPr>
        <w:rFonts w:ascii="Verdana" w:hAnsi="Verdana"/>
        <w:bCs/>
        <w:sz w:val="16"/>
        <w:szCs w:val="16"/>
      </w:rPr>
      <w:t xml:space="preserve">Pagina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BD5FCF">
      <w:rPr>
        <w:rFonts w:ascii="Verdana" w:hAnsi="Verdana"/>
        <w:bCs/>
        <w:sz w:val="16"/>
        <w:szCs w:val="16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3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558C7DBA" w14:textId="77777777" w:rsidR="00C02ADE" w:rsidRPr="00BD5FCF" w:rsidRDefault="00C02ADE" w:rsidP="007B38D3">
    <w:pPr>
      <w:rPr>
        <w:sz w:val="16"/>
        <w:szCs w:val="16"/>
      </w:rPr>
    </w:pPr>
  </w:p>
  <w:p w14:paraId="09C01DB1" w14:textId="77777777" w:rsidR="00C02ADE" w:rsidRPr="00BD5FCF" w:rsidRDefault="00C02ADE" w:rsidP="007B38D3">
    <w:pPr>
      <w:rPr>
        <w:sz w:val="16"/>
        <w:szCs w:val="16"/>
      </w:rPr>
    </w:pPr>
  </w:p>
  <w:p w14:paraId="2A3FCFF7" w14:textId="77777777" w:rsidR="00C02ADE" w:rsidRPr="00BD5FCF" w:rsidRDefault="00C02ADE" w:rsidP="007B38D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E7E0A" w14:textId="77777777" w:rsidR="00131237" w:rsidRDefault="00131237">
      <w:r>
        <w:separator/>
      </w:r>
    </w:p>
  </w:footnote>
  <w:footnote w:type="continuationSeparator" w:id="0">
    <w:p w14:paraId="6F6BD979" w14:textId="77777777" w:rsidR="00131237" w:rsidRDefault="00131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B3CB6" w14:textId="77777777" w:rsidR="000D2840" w:rsidRDefault="00824680" w:rsidP="00824680">
    <w:pPr>
      <w:pStyle w:val="Koptekst"/>
      <w:tabs>
        <w:tab w:val="clear" w:pos="4536"/>
        <w:tab w:val="clear" w:pos="9072"/>
        <w:tab w:val="left" w:pos="3300"/>
        <w:tab w:val="left" w:pos="7605"/>
      </w:tabs>
      <w:jc w:val="center"/>
      <w:rPr>
        <w:rFonts w:cs="Arial"/>
        <w:b/>
        <w:noProof/>
        <w:sz w:val="28"/>
        <w:szCs w:val="28"/>
      </w:rPr>
    </w:pPr>
    <w:r>
      <w:rPr>
        <w:noProof/>
      </w:rPr>
      <w:drawing>
        <wp:inline distT="0" distB="0" distL="0" distR="0" wp14:anchorId="1C13A540" wp14:editId="38B754FA">
          <wp:extent cx="5929036" cy="533400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6312" cy="534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FF501B0" w14:textId="77777777" w:rsidR="000D2840" w:rsidRDefault="000D2840" w:rsidP="00824680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</w:p>
  <w:p w14:paraId="354E822C" w14:textId="77777777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6E45219"/>
    <w:multiLevelType w:val="multilevel"/>
    <w:tmpl w:val="B6766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165022129">
    <w:abstractNumId w:val="8"/>
  </w:num>
  <w:num w:numId="2" w16cid:durableId="1279414693">
    <w:abstractNumId w:val="21"/>
  </w:num>
  <w:num w:numId="3" w16cid:durableId="1833402022">
    <w:abstractNumId w:val="13"/>
  </w:num>
  <w:num w:numId="4" w16cid:durableId="1919560237">
    <w:abstractNumId w:val="14"/>
  </w:num>
  <w:num w:numId="5" w16cid:durableId="160242676">
    <w:abstractNumId w:val="20"/>
  </w:num>
  <w:num w:numId="6" w16cid:durableId="1717699567">
    <w:abstractNumId w:val="18"/>
  </w:num>
  <w:num w:numId="7" w16cid:durableId="1474954842">
    <w:abstractNumId w:val="15"/>
  </w:num>
  <w:num w:numId="8" w16cid:durableId="1885558382">
    <w:abstractNumId w:val="11"/>
  </w:num>
  <w:num w:numId="9" w16cid:durableId="774640793">
    <w:abstractNumId w:val="12"/>
  </w:num>
  <w:num w:numId="10" w16cid:durableId="1845320342">
    <w:abstractNumId w:val="17"/>
  </w:num>
  <w:num w:numId="11" w16cid:durableId="1572231609">
    <w:abstractNumId w:val="19"/>
  </w:num>
  <w:num w:numId="12" w16cid:durableId="2097359021">
    <w:abstractNumId w:val="16"/>
  </w:num>
  <w:num w:numId="13" w16cid:durableId="1540777349">
    <w:abstractNumId w:val="9"/>
  </w:num>
  <w:num w:numId="14" w16cid:durableId="589629022">
    <w:abstractNumId w:val="7"/>
  </w:num>
  <w:num w:numId="15" w16cid:durableId="418597615">
    <w:abstractNumId w:val="6"/>
  </w:num>
  <w:num w:numId="16" w16cid:durableId="899023802">
    <w:abstractNumId w:val="5"/>
  </w:num>
  <w:num w:numId="17" w16cid:durableId="1785416470">
    <w:abstractNumId w:val="4"/>
  </w:num>
  <w:num w:numId="18" w16cid:durableId="1841777566">
    <w:abstractNumId w:val="3"/>
  </w:num>
  <w:num w:numId="19" w16cid:durableId="972100186">
    <w:abstractNumId w:val="2"/>
  </w:num>
  <w:num w:numId="20" w16cid:durableId="1794404376">
    <w:abstractNumId w:val="1"/>
  </w:num>
  <w:num w:numId="21" w16cid:durableId="1742365274">
    <w:abstractNumId w:val="0"/>
  </w:num>
  <w:num w:numId="22" w16cid:durableId="7397896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attachedTemplate r:id="rId1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703187"/>
    <w:rsid w:val="00012CC5"/>
    <w:rsid w:val="000204A9"/>
    <w:rsid w:val="0008449F"/>
    <w:rsid w:val="00087BF5"/>
    <w:rsid w:val="000936AF"/>
    <w:rsid w:val="000A1464"/>
    <w:rsid w:val="000A67C5"/>
    <w:rsid w:val="000D1027"/>
    <w:rsid w:val="000D1AEE"/>
    <w:rsid w:val="000D2840"/>
    <w:rsid w:val="000E73AC"/>
    <w:rsid w:val="000F6274"/>
    <w:rsid w:val="001036A8"/>
    <w:rsid w:val="001211E6"/>
    <w:rsid w:val="001213BB"/>
    <w:rsid w:val="00127055"/>
    <w:rsid w:val="0012744E"/>
    <w:rsid w:val="00131237"/>
    <w:rsid w:val="00132422"/>
    <w:rsid w:val="00151EB0"/>
    <w:rsid w:val="0015259F"/>
    <w:rsid w:val="00157DDF"/>
    <w:rsid w:val="00165096"/>
    <w:rsid w:val="001665F3"/>
    <w:rsid w:val="00171AC3"/>
    <w:rsid w:val="00175897"/>
    <w:rsid w:val="001979B8"/>
    <w:rsid w:val="001D66CD"/>
    <w:rsid w:val="001E0CB5"/>
    <w:rsid w:val="001F0F04"/>
    <w:rsid w:val="002123BA"/>
    <w:rsid w:val="00235CBA"/>
    <w:rsid w:val="00236F94"/>
    <w:rsid w:val="00243E18"/>
    <w:rsid w:val="00246A68"/>
    <w:rsid w:val="0025483E"/>
    <w:rsid w:val="002555BC"/>
    <w:rsid w:val="0027440E"/>
    <w:rsid w:val="00287322"/>
    <w:rsid w:val="00290E8B"/>
    <w:rsid w:val="002917EF"/>
    <w:rsid w:val="0029588E"/>
    <w:rsid w:val="002A1EA6"/>
    <w:rsid w:val="002A791E"/>
    <w:rsid w:val="002B0247"/>
    <w:rsid w:val="002B0C8A"/>
    <w:rsid w:val="002D0BEC"/>
    <w:rsid w:val="002F6626"/>
    <w:rsid w:val="00330CEC"/>
    <w:rsid w:val="0033440E"/>
    <w:rsid w:val="003417F4"/>
    <w:rsid w:val="003427D3"/>
    <w:rsid w:val="00347BB0"/>
    <w:rsid w:val="003512E6"/>
    <w:rsid w:val="00357D90"/>
    <w:rsid w:val="00392685"/>
    <w:rsid w:val="003929A1"/>
    <w:rsid w:val="003B2C41"/>
    <w:rsid w:val="003C460F"/>
    <w:rsid w:val="003D43B6"/>
    <w:rsid w:val="003D727D"/>
    <w:rsid w:val="003E5A96"/>
    <w:rsid w:val="003E69A4"/>
    <w:rsid w:val="00403289"/>
    <w:rsid w:val="004041A3"/>
    <w:rsid w:val="0042777E"/>
    <w:rsid w:val="004354A4"/>
    <w:rsid w:val="00481371"/>
    <w:rsid w:val="0048482A"/>
    <w:rsid w:val="004A519A"/>
    <w:rsid w:val="004C6E8A"/>
    <w:rsid w:val="004C7FE9"/>
    <w:rsid w:val="004E1E4E"/>
    <w:rsid w:val="004E6892"/>
    <w:rsid w:val="004F1044"/>
    <w:rsid w:val="005062B2"/>
    <w:rsid w:val="005217E7"/>
    <w:rsid w:val="00534832"/>
    <w:rsid w:val="0055202A"/>
    <w:rsid w:val="00553BED"/>
    <w:rsid w:val="00553C49"/>
    <w:rsid w:val="005605F3"/>
    <w:rsid w:val="00580FF0"/>
    <w:rsid w:val="005A1096"/>
    <w:rsid w:val="005B4EE1"/>
    <w:rsid w:val="005D401C"/>
    <w:rsid w:val="005E140A"/>
    <w:rsid w:val="005E199B"/>
    <w:rsid w:val="005F115B"/>
    <w:rsid w:val="005F21C4"/>
    <w:rsid w:val="005F2B23"/>
    <w:rsid w:val="005F5316"/>
    <w:rsid w:val="005F55D9"/>
    <w:rsid w:val="005F662A"/>
    <w:rsid w:val="006033E1"/>
    <w:rsid w:val="00613B4D"/>
    <w:rsid w:val="00622845"/>
    <w:rsid w:val="00623B45"/>
    <w:rsid w:val="006422BC"/>
    <w:rsid w:val="0065595B"/>
    <w:rsid w:val="0067198A"/>
    <w:rsid w:val="00680573"/>
    <w:rsid w:val="006A2EE4"/>
    <w:rsid w:val="006C3075"/>
    <w:rsid w:val="006E0BEB"/>
    <w:rsid w:val="006F2849"/>
    <w:rsid w:val="00702C64"/>
    <w:rsid w:val="00703187"/>
    <w:rsid w:val="00742387"/>
    <w:rsid w:val="00745C29"/>
    <w:rsid w:val="00745EC3"/>
    <w:rsid w:val="007469AA"/>
    <w:rsid w:val="007508D6"/>
    <w:rsid w:val="0075516E"/>
    <w:rsid w:val="00760634"/>
    <w:rsid w:val="0076511C"/>
    <w:rsid w:val="0077093A"/>
    <w:rsid w:val="0077365A"/>
    <w:rsid w:val="007A3B87"/>
    <w:rsid w:val="007A4EB2"/>
    <w:rsid w:val="007B38D3"/>
    <w:rsid w:val="007C34BB"/>
    <w:rsid w:val="007C4DA3"/>
    <w:rsid w:val="007D0F17"/>
    <w:rsid w:val="007D6209"/>
    <w:rsid w:val="007E5BC7"/>
    <w:rsid w:val="007E5EC1"/>
    <w:rsid w:val="00803CC4"/>
    <w:rsid w:val="00814A98"/>
    <w:rsid w:val="00815A47"/>
    <w:rsid w:val="00824680"/>
    <w:rsid w:val="00825F5B"/>
    <w:rsid w:val="008575C7"/>
    <w:rsid w:val="0086587A"/>
    <w:rsid w:val="00875876"/>
    <w:rsid w:val="00880B23"/>
    <w:rsid w:val="00881FD2"/>
    <w:rsid w:val="008A3D60"/>
    <w:rsid w:val="008B277F"/>
    <w:rsid w:val="008D36B3"/>
    <w:rsid w:val="008E0434"/>
    <w:rsid w:val="008E11C4"/>
    <w:rsid w:val="009026D0"/>
    <w:rsid w:val="00914E26"/>
    <w:rsid w:val="0091560E"/>
    <w:rsid w:val="009342F4"/>
    <w:rsid w:val="00941070"/>
    <w:rsid w:val="00941143"/>
    <w:rsid w:val="009547D7"/>
    <w:rsid w:val="00974C72"/>
    <w:rsid w:val="009770B3"/>
    <w:rsid w:val="009808FD"/>
    <w:rsid w:val="00981F65"/>
    <w:rsid w:val="00982A3F"/>
    <w:rsid w:val="0098705E"/>
    <w:rsid w:val="0099112C"/>
    <w:rsid w:val="009936B3"/>
    <w:rsid w:val="00996520"/>
    <w:rsid w:val="0099795D"/>
    <w:rsid w:val="009A0CD5"/>
    <w:rsid w:val="009B33F2"/>
    <w:rsid w:val="009C3FA7"/>
    <w:rsid w:val="009E6C0D"/>
    <w:rsid w:val="00A25628"/>
    <w:rsid w:val="00A64364"/>
    <w:rsid w:val="00A94509"/>
    <w:rsid w:val="00AB3054"/>
    <w:rsid w:val="00AB42F8"/>
    <w:rsid w:val="00AB6BF7"/>
    <w:rsid w:val="00AC0DF6"/>
    <w:rsid w:val="00AC3FF8"/>
    <w:rsid w:val="00AC6466"/>
    <w:rsid w:val="00AE2116"/>
    <w:rsid w:val="00AE3EF0"/>
    <w:rsid w:val="00AF1D74"/>
    <w:rsid w:val="00AF2292"/>
    <w:rsid w:val="00AF3EC4"/>
    <w:rsid w:val="00B008E0"/>
    <w:rsid w:val="00B00F75"/>
    <w:rsid w:val="00B05457"/>
    <w:rsid w:val="00B11D99"/>
    <w:rsid w:val="00B2172A"/>
    <w:rsid w:val="00B37A99"/>
    <w:rsid w:val="00B47F6D"/>
    <w:rsid w:val="00B5610F"/>
    <w:rsid w:val="00B739F5"/>
    <w:rsid w:val="00BA6010"/>
    <w:rsid w:val="00BB27B0"/>
    <w:rsid w:val="00BD5FCF"/>
    <w:rsid w:val="00BE149A"/>
    <w:rsid w:val="00BE53D3"/>
    <w:rsid w:val="00BE7A12"/>
    <w:rsid w:val="00BF2D51"/>
    <w:rsid w:val="00BF4701"/>
    <w:rsid w:val="00C02ADE"/>
    <w:rsid w:val="00C02C8E"/>
    <w:rsid w:val="00C168C6"/>
    <w:rsid w:val="00C27A30"/>
    <w:rsid w:val="00C31AE5"/>
    <w:rsid w:val="00C34936"/>
    <w:rsid w:val="00C46693"/>
    <w:rsid w:val="00C50AAF"/>
    <w:rsid w:val="00C5514C"/>
    <w:rsid w:val="00C577D2"/>
    <w:rsid w:val="00C5795D"/>
    <w:rsid w:val="00C649C3"/>
    <w:rsid w:val="00C65A4E"/>
    <w:rsid w:val="00C70CEF"/>
    <w:rsid w:val="00C80466"/>
    <w:rsid w:val="00C95866"/>
    <w:rsid w:val="00CA5AFE"/>
    <w:rsid w:val="00CD78EE"/>
    <w:rsid w:val="00CE24FF"/>
    <w:rsid w:val="00CF7DB8"/>
    <w:rsid w:val="00D140DC"/>
    <w:rsid w:val="00D170CF"/>
    <w:rsid w:val="00D20D1B"/>
    <w:rsid w:val="00D46830"/>
    <w:rsid w:val="00D54D3F"/>
    <w:rsid w:val="00D6257C"/>
    <w:rsid w:val="00D62847"/>
    <w:rsid w:val="00D74084"/>
    <w:rsid w:val="00D91CD0"/>
    <w:rsid w:val="00DA3B68"/>
    <w:rsid w:val="00DB1EF7"/>
    <w:rsid w:val="00DB249D"/>
    <w:rsid w:val="00DB5DE2"/>
    <w:rsid w:val="00DB5E3F"/>
    <w:rsid w:val="00DC4956"/>
    <w:rsid w:val="00DD0AA8"/>
    <w:rsid w:val="00DD398B"/>
    <w:rsid w:val="00DD5993"/>
    <w:rsid w:val="00DE1984"/>
    <w:rsid w:val="00DF3CF4"/>
    <w:rsid w:val="00E10941"/>
    <w:rsid w:val="00E30F7D"/>
    <w:rsid w:val="00E349B7"/>
    <w:rsid w:val="00E354D4"/>
    <w:rsid w:val="00E82DDA"/>
    <w:rsid w:val="00EC582C"/>
    <w:rsid w:val="00EC5A8E"/>
    <w:rsid w:val="00EE5490"/>
    <w:rsid w:val="00F26EED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C3E92"/>
    <w:rsid w:val="00FC4C52"/>
    <w:rsid w:val="00FD607D"/>
    <w:rsid w:val="00FE452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422912"/>
  <w15:docId w15:val="{48C336CE-1FDA-4942-94E9-43CB5C68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  <w:style w:type="table" w:styleId="Tabelraster">
    <w:name w:val="Table Grid"/>
    <w:basedOn w:val="Standaardtabel"/>
    <w:uiPriority w:val="59"/>
    <w:rsid w:val="002A7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">
    <w:name w:val="Grid Table 1 Light"/>
    <w:basedOn w:val="Standaardtabel"/>
    <w:uiPriority w:val="46"/>
    <w:rsid w:val="0094114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alweb">
    <w:name w:val="Normal (Web)"/>
    <w:basedOn w:val="Standaard"/>
    <w:uiPriority w:val="99"/>
    <w:semiHidden/>
    <w:unhideWhenUsed/>
    <w:rsid w:val="00BF470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BF4701"/>
    <w:rPr>
      <w:b/>
      <w:bCs/>
    </w:rPr>
  </w:style>
  <w:style w:type="paragraph" w:styleId="Lijstalinea">
    <w:name w:val="List Paragraph"/>
    <w:basedOn w:val="Standaard"/>
    <w:uiPriority w:val="34"/>
    <w:qFormat/>
    <w:rsid w:val="009979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8773\OneDrive%20-%20Gemeente%20Amstelveen\Inkoopdossiers\2025\I&amp;A_2025_0087%20Nieuwbouw%20Kindcentrum%20Middenwaard\2%20Aankondigen,%20Aanmelden,%20Selecteren\1%20Selectiefase\Standaardformulier%20B%20Referentieformat%20Aveen.dotm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7" ma:contentTypeDescription="Dit basisdocument is zichtbaar voor de medewerkers en is de standaard document type als er bijvoorbeeld een document wordt geupload" ma:contentTypeScope="" ma:versionID="fc8b5890f13a2fd3302662abdda2d42b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39e2a89b53a62bddd091d45b708c12a6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lcf76f155ced4ddcb4097134ff3c332f xmlns="e90e4ba9-717f-4155-a15f-1b0a2485f1fa">
      <Terms xmlns="http://schemas.microsoft.com/office/infopath/2007/PartnerControls"/>
    </lcf76f155ced4ddcb4097134ff3c332f>
    <i8f876a044c240b99b432cba972c21e6 xmlns="21a9d099-3f14-4ec9-829a-ec3a01672c2b">
      <Terms xmlns="http://schemas.microsoft.com/office/infopath/2007/PartnerControls"/>
    </i8f876a044c240b99b432cba972c21e6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F4R4SHKKDZ5C-1075551559-138888</_dlc_DocId>
    <_dlc_DocIdUrl xmlns="b27a60b8-0f91-45e7-94a6-6d968b8d2558">
      <Url>https://amstelveen.sharepoint.com/sites/IenA/_layouts/15/DocIdRedir.aspx?ID=F4R4SHKKDZ5C-1075551559-138888</Url>
      <Description>F4R4SHKKDZ5C-1075551559-138888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A08456F-E33F-4CFF-81AD-4F841A923A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F55338-6193-43A0-8CDD-71B49C1BAB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078729-7786-4F48-9CF5-86F751216DCB}">
  <ds:schemaRefs>
    <ds:schemaRef ds:uri="http://schemas.microsoft.com/office/2006/metadata/properties"/>
    <ds:schemaRef ds:uri="http://schemas.microsoft.com/office/infopath/2007/PartnerControls"/>
    <ds:schemaRef ds:uri="837b326e-1db6-40f4-9e5d-00934cf0068f"/>
    <ds:schemaRef ds:uri="d06dc500-a34e-4ee1-ae33-04b72d3dd0f2"/>
    <ds:schemaRef ds:uri="21a9d099-3f14-4ec9-829a-ec3a01672c2b"/>
    <ds:schemaRef ds:uri="e90e4ba9-717f-4155-a15f-1b0a2485f1fa"/>
    <ds:schemaRef ds:uri="b27a60b8-0f91-45e7-94a6-6d968b8d2558"/>
  </ds:schemaRefs>
</ds:datastoreItem>
</file>

<file path=customXml/itemProps4.xml><?xml version="1.0" encoding="utf-8"?>
<ds:datastoreItem xmlns:ds="http://schemas.openxmlformats.org/officeDocument/2006/customXml" ds:itemID="{0BC2C27F-0F9C-40B2-9A62-ACE24C7DF44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Standaardformulier B Referentieformat Aveen</Template>
  <TotalTime>32</TotalTime>
  <Pages>3</Pages>
  <Words>344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Damsma, Tjitse</dc:creator>
  <cp:lastModifiedBy>Damsma, Tjitse</cp:lastModifiedBy>
  <cp:revision>34</cp:revision>
  <cp:lastPrinted>2017-03-20T10:31:00Z</cp:lastPrinted>
  <dcterms:created xsi:type="dcterms:W3CDTF">2026-05-29T13:20:00Z</dcterms:created>
  <dcterms:modified xsi:type="dcterms:W3CDTF">2026-06-26T08:30:00Z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9abcc187-3b4e-4e18-a045-c0ff26dde59b</vt:lpwstr>
  </property>
  <property fmtid="{D5CDD505-2E9C-101B-9397-08002B2CF9AE}" pid="4" name="Afdeling_x0020_gemeente">
    <vt:lpwstr/>
  </property>
  <property fmtid="{D5CDD505-2E9C-101B-9397-08002B2CF9AE}" pid="5" name="Type_x0020_document">
    <vt:lpwstr/>
  </property>
  <property fmtid="{D5CDD505-2E9C-101B-9397-08002B2CF9AE}" pid="6" name="Type document">
    <vt:lpwstr/>
  </property>
  <property fmtid="{D5CDD505-2E9C-101B-9397-08002B2CF9AE}" pid="7" name="Afdeling gemeente">
    <vt:lpwstr/>
  </property>
  <property fmtid="{D5CDD505-2E9C-101B-9397-08002B2CF9AE}" pid="8" name="MediaServiceImageTags">
    <vt:lpwstr/>
  </property>
</Properties>
</file>